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3720" w:rsidRPr="00CB1D2C" w:rsidRDefault="00D84BE3" w:rsidP="00F63720">
      <w:pPr>
        <w:pStyle w:val="Arial"/>
      </w:pPr>
      <w:r>
        <w:rPr>
          <w:rFonts w:hint="eastAsia"/>
        </w:rPr>
        <w:t>版本</w:t>
      </w:r>
      <w:r w:rsidR="00E61883">
        <w:rPr>
          <w:rFonts w:hint="eastAsia"/>
        </w:rPr>
        <w:t>升级</w:t>
      </w:r>
      <w:r w:rsidR="005347F8">
        <w:rPr>
          <w:rFonts w:hint="eastAsia"/>
        </w:rPr>
        <w:t>指导书</w:t>
      </w:r>
    </w:p>
    <w:p w:rsidR="00F63720" w:rsidRPr="00211592" w:rsidRDefault="00F63720" w:rsidP="00F63720">
      <w:r w:rsidRPr="00CB1D2C">
        <w:rPr>
          <w:rFonts w:hint="eastAsia"/>
        </w:rPr>
        <w:t>关键字：</w:t>
      </w:r>
      <w:r w:rsidR="00211592" w:rsidRPr="00211592">
        <w:rPr>
          <w:rFonts w:hint="eastAsia"/>
        </w:rPr>
        <w:t>系统更新、系统升级、刷机、升级包、安装包</w:t>
      </w:r>
      <w:r w:rsidR="00211592">
        <w:rPr>
          <w:rFonts w:hint="eastAsia"/>
        </w:rPr>
        <w:t>、</w:t>
      </w:r>
      <w:r w:rsidR="00211592" w:rsidRPr="00211592">
        <w:rPr>
          <w:rFonts w:hint="eastAsia"/>
        </w:rPr>
        <w:t>升级软件版本</w:t>
      </w:r>
      <w:bookmarkStart w:id="0" w:name="_GoBack"/>
      <w:bookmarkEnd w:id="0"/>
    </w:p>
    <w:p w:rsidR="00F63720" w:rsidRDefault="00F63720" w:rsidP="00F63720"/>
    <w:p w:rsidR="002C008D" w:rsidRDefault="00D84BE3" w:rsidP="00F63720">
      <w:r>
        <w:rPr>
          <w:rFonts w:hint="eastAsia"/>
        </w:rPr>
        <w:t>请您根据需要选择合适的</w:t>
      </w:r>
      <w:r w:rsidR="00440EC7">
        <w:rPr>
          <w:rFonts w:hint="eastAsia"/>
        </w:rPr>
        <w:t>版本升级方法</w:t>
      </w:r>
      <w:r>
        <w:rPr>
          <w:rFonts w:hint="eastAsia"/>
        </w:rPr>
        <w:t>。</w:t>
      </w:r>
    </w:p>
    <w:p w:rsidR="00E61883" w:rsidRDefault="00E61883" w:rsidP="00F63720">
      <w:r>
        <w:rPr>
          <w:rFonts w:hint="eastAsia"/>
        </w:rPr>
        <w:t>1</w:t>
      </w:r>
      <w:r>
        <w:rPr>
          <w:rFonts w:hint="eastAsia"/>
        </w:rPr>
        <w:t>、在线升级</w:t>
      </w:r>
      <w:r w:rsidR="008C57C8">
        <w:rPr>
          <w:rFonts w:hint="eastAsia"/>
        </w:rPr>
        <w:t>。华为时刻关注您的用户体验，会不定期的推送新版本。手机在收到新版本提示后，您就可以根据下面具体步骤升级</w:t>
      </w:r>
      <w:r w:rsidR="00D84BE3">
        <w:rPr>
          <w:rFonts w:hint="eastAsia"/>
        </w:rPr>
        <w:t>。</w:t>
      </w:r>
    </w:p>
    <w:p w:rsidR="002C008D" w:rsidRDefault="00E61883" w:rsidP="002C008D">
      <w:r>
        <w:rPr>
          <w:rFonts w:hint="eastAsia"/>
        </w:rPr>
        <w:t>2</w:t>
      </w:r>
      <w:r>
        <w:rPr>
          <w:rFonts w:hint="eastAsia"/>
        </w:rPr>
        <w:t>、</w:t>
      </w:r>
      <w:r w:rsidR="002C008D">
        <w:rPr>
          <w:rFonts w:hint="eastAsia"/>
        </w:rPr>
        <w:t xml:space="preserve">Hisuite </w:t>
      </w:r>
      <w:r w:rsidR="002C008D">
        <w:rPr>
          <w:rFonts w:hint="eastAsia"/>
        </w:rPr>
        <w:t>手机助手升级。</w:t>
      </w:r>
      <w:r w:rsidR="00D84BE3">
        <w:rPr>
          <w:rFonts w:hint="eastAsia"/>
        </w:rPr>
        <w:t>使用</w:t>
      </w:r>
      <w:r w:rsidR="00D84BE3">
        <w:rPr>
          <w:rFonts w:hint="eastAsia"/>
        </w:rPr>
        <w:t>Hisuite</w:t>
      </w:r>
      <w:r w:rsidR="00D84BE3">
        <w:rPr>
          <w:rFonts w:hint="eastAsia"/>
        </w:rPr>
        <w:t>选择</w:t>
      </w:r>
      <w:r w:rsidR="00440EC7">
        <w:rPr>
          <w:rFonts w:hint="eastAsia"/>
        </w:rPr>
        <w:t>任意</w:t>
      </w:r>
      <w:r w:rsidR="00D84BE3">
        <w:rPr>
          <w:rFonts w:hint="eastAsia"/>
        </w:rPr>
        <w:t>想要升到的版本。</w:t>
      </w:r>
    </w:p>
    <w:p w:rsidR="00E61883" w:rsidRDefault="002C008D" w:rsidP="00F63720">
      <w:r>
        <w:rPr>
          <w:rFonts w:hint="eastAsia"/>
        </w:rPr>
        <w:t>3</w:t>
      </w:r>
      <w:r>
        <w:rPr>
          <w:rFonts w:hint="eastAsia"/>
        </w:rPr>
        <w:t>、</w:t>
      </w:r>
      <w:r w:rsidR="00E61883" w:rsidRPr="00F63720">
        <w:rPr>
          <w:rFonts w:hint="eastAsia"/>
        </w:rPr>
        <w:t>eRecovery</w:t>
      </w:r>
      <w:r w:rsidR="008C57C8">
        <w:rPr>
          <w:rFonts w:hint="eastAsia"/>
        </w:rPr>
        <w:t xml:space="preserve"> </w:t>
      </w:r>
      <w:r w:rsidR="00E61883">
        <w:rPr>
          <w:rFonts w:hint="eastAsia"/>
        </w:rPr>
        <w:t>升级</w:t>
      </w:r>
      <w:r w:rsidR="008C57C8">
        <w:rPr>
          <w:rFonts w:hint="eastAsia"/>
        </w:rPr>
        <w:t>。</w:t>
      </w:r>
      <w:r w:rsidR="00D84BE3">
        <w:rPr>
          <w:rFonts w:hint="eastAsia"/>
        </w:rPr>
        <w:t>手机无法</w:t>
      </w:r>
      <w:r w:rsidR="008C57C8">
        <w:rPr>
          <w:rFonts w:hint="eastAsia"/>
        </w:rPr>
        <w:t>开</w:t>
      </w:r>
      <w:r w:rsidR="00D84BE3">
        <w:rPr>
          <w:rFonts w:hint="eastAsia"/>
        </w:rPr>
        <w:t>机、或者系统不稳定的时</w:t>
      </w:r>
      <w:r w:rsidR="008C57C8">
        <w:rPr>
          <w:rFonts w:hint="eastAsia"/>
        </w:rPr>
        <w:t>，您可以</w:t>
      </w:r>
      <w:r w:rsidR="00CB3E61">
        <w:rPr>
          <w:rFonts w:hint="eastAsia"/>
        </w:rPr>
        <w:t>使用</w:t>
      </w:r>
      <w:r w:rsidR="008C57C8">
        <w:rPr>
          <w:rFonts w:hint="eastAsia"/>
        </w:rPr>
        <w:t>此方法升级。</w:t>
      </w:r>
      <w:r>
        <w:rPr>
          <w:rFonts w:hint="eastAsia"/>
        </w:rPr>
        <w:t>这种方式会格式化您的所有数据，请您</w:t>
      </w:r>
      <w:r w:rsidR="00D84BE3">
        <w:rPr>
          <w:rFonts w:hint="eastAsia"/>
        </w:rPr>
        <w:t>提前</w:t>
      </w:r>
      <w:r>
        <w:rPr>
          <w:rFonts w:hint="eastAsia"/>
        </w:rPr>
        <w:t>备份</w:t>
      </w:r>
      <w:r w:rsidR="00D84BE3">
        <w:rPr>
          <w:rFonts w:hint="eastAsia"/>
        </w:rPr>
        <w:t>数据。</w:t>
      </w:r>
    </w:p>
    <w:p w:rsidR="003304EA" w:rsidRPr="002C008D" w:rsidRDefault="008C57C8" w:rsidP="00F63720">
      <w:r>
        <w:rPr>
          <w:rFonts w:hint="eastAsia"/>
        </w:rPr>
        <w:t>4</w:t>
      </w:r>
      <w:r>
        <w:rPr>
          <w:rFonts w:hint="eastAsia"/>
        </w:rPr>
        <w:t>、</w:t>
      </w:r>
      <w:r w:rsidR="00E61883" w:rsidRPr="00E61883">
        <w:rPr>
          <w:rFonts w:hint="eastAsia"/>
        </w:rPr>
        <w:t xml:space="preserve">Hisuite </w:t>
      </w:r>
      <w:r w:rsidR="00E61883" w:rsidRPr="00E61883">
        <w:rPr>
          <w:rFonts w:hint="eastAsia"/>
        </w:rPr>
        <w:t>手机助手系统恢复</w:t>
      </w:r>
      <w:r w:rsidR="002C008D">
        <w:rPr>
          <w:rFonts w:hint="eastAsia"/>
        </w:rPr>
        <w:t>升级。这种方式也会格式化您的所有数据，</w:t>
      </w:r>
      <w:r w:rsidR="00D84BE3">
        <w:rPr>
          <w:rFonts w:hint="eastAsia"/>
        </w:rPr>
        <w:t>请您提前备份数据。</w:t>
      </w:r>
    </w:p>
    <w:p w:rsidR="00F63720" w:rsidRDefault="00F63720" w:rsidP="00F63720">
      <w:pPr>
        <w:pStyle w:val="af4"/>
        <w:numPr>
          <w:ilvl w:val="0"/>
          <w:numId w:val="16"/>
        </w:numPr>
        <w:ind w:firstLineChars="0"/>
      </w:pPr>
      <w:r>
        <w:rPr>
          <w:rFonts w:hint="eastAsia"/>
        </w:rPr>
        <w:t>在线升级</w:t>
      </w:r>
    </w:p>
    <w:p w:rsidR="00F63720" w:rsidRPr="00F63720" w:rsidRDefault="008C1E5D" w:rsidP="00F63720">
      <w:pPr>
        <w:rPr>
          <w:color w:val="00B0F0"/>
        </w:rPr>
      </w:pPr>
      <w:r>
        <w:rPr>
          <w:rFonts w:hint="eastAsia"/>
          <w:color w:val="00B0F0"/>
        </w:rPr>
        <w:t>升级</w:t>
      </w:r>
      <w:r w:rsidR="00F63720" w:rsidRPr="00F63720">
        <w:rPr>
          <w:rFonts w:hint="eastAsia"/>
          <w:color w:val="00B0F0"/>
        </w:rPr>
        <w:t>注意事项：</w:t>
      </w:r>
    </w:p>
    <w:p w:rsidR="00F63720" w:rsidRDefault="00F63720" w:rsidP="00F63720">
      <w:pPr>
        <w:pStyle w:val="af4"/>
        <w:numPr>
          <w:ilvl w:val="0"/>
          <w:numId w:val="17"/>
        </w:numPr>
        <w:ind w:firstLineChars="0"/>
      </w:pPr>
      <w:r>
        <w:rPr>
          <w:rFonts w:hint="eastAsia"/>
        </w:rPr>
        <w:t>在线升级前，请确保手机已连接到网络。在线升级需要消耗一定的流量，建议在</w:t>
      </w:r>
      <w:r>
        <w:rPr>
          <w:rFonts w:hint="eastAsia"/>
        </w:rPr>
        <w:t xml:space="preserve"> WLAN </w:t>
      </w:r>
      <w:r>
        <w:rPr>
          <w:rFonts w:hint="eastAsia"/>
        </w:rPr>
        <w:t>环境下升级。</w:t>
      </w:r>
    </w:p>
    <w:p w:rsidR="00F63720" w:rsidRDefault="00F63720" w:rsidP="00F63720">
      <w:pPr>
        <w:pStyle w:val="af4"/>
        <w:numPr>
          <w:ilvl w:val="0"/>
          <w:numId w:val="17"/>
        </w:numPr>
        <w:ind w:firstLineChars="0"/>
      </w:pPr>
      <w:r>
        <w:rPr>
          <w:rFonts w:hint="eastAsia"/>
        </w:rPr>
        <w:t>升级过程中，请保证电池电量大于</w:t>
      </w:r>
      <w:r>
        <w:rPr>
          <w:rFonts w:hint="eastAsia"/>
        </w:rPr>
        <w:t xml:space="preserve"> 20%</w:t>
      </w:r>
      <w:r>
        <w:rPr>
          <w:rFonts w:hint="eastAsia"/>
        </w:rPr>
        <w:t>。</w:t>
      </w:r>
    </w:p>
    <w:p w:rsidR="00F63720" w:rsidRPr="00AB67BC" w:rsidRDefault="00AB67BC" w:rsidP="00F63720">
      <w:pPr>
        <w:rPr>
          <w:color w:val="00B0F0"/>
        </w:rPr>
      </w:pPr>
      <w:r w:rsidRPr="00AB67BC">
        <w:rPr>
          <w:rFonts w:hint="eastAsia"/>
          <w:color w:val="00B0F0"/>
        </w:rPr>
        <w:t>升级步骤：</w:t>
      </w:r>
    </w:p>
    <w:p w:rsidR="00AB67BC" w:rsidRDefault="00F63720" w:rsidP="00AB67BC">
      <w:pPr>
        <w:pStyle w:val="af4"/>
        <w:numPr>
          <w:ilvl w:val="0"/>
          <w:numId w:val="18"/>
        </w:numPr>
        <w:ind w:firstLineChars="0"/>
      </w:pPr>
      <w:r w:rsidRPr="00F63720">
        <w:rPr>
          <w:rFonts w:hint="eastAsia"/>
        </w:rPr>
        <w:t>在</w:t>
      </w:r>
      <w:r w:rsidRPr="00AB67BC">
        <w:rPr>
          <w:rFonts w:hint="eastAsia"/>
          <w:b/>
        </w:rPr>
        <w:t>设置</w:t>
      </w:r>
      <w:r w:rsidRPr="00F63720">
        <w:rPr>
          <w:rFonts w:hint="eastAsia"/>
        </w:rPr>
        <w:t>&gt;</w:t>
      </w:r>
      <w:r w:rsidRPr="00AB67BC">
        <w:rPr>
          <w:rFonts w:hint="eastAsia"/>
          <w:b/>
        </w:rPr>
        <w:t>系统更新</w:t>
      </w:r>
      <w:r w:rsidRPr="00F63720">
        <w:rPr>
          <w:rFonts w:hint="eastAsia"/>
        </w:rPr>
        <w:t>中，</w:t>
      </w:r>
      <w:r w:rsidR="00AB67BC">
        <w:rPr>
          <w:rFonts w:hint="eastAsia"/>
        </w:rPr>
        <w:t>点击</w:t>
      </w:r>
      <w:r w:rsidR="00AB67BC" w:rsidRPr="00AB67BC">
        <w:rPr>
          <w:rFonts w:hint="eastAsia"/>
          <w:b/>
        </w:rPr>
        <w:t>检查更新</w:t>
      </w:r>
      <w:r w:rsidR="00AB67BC">
        <w:rPr>
          <w:rFonts w:hint="eastAsia"/>
        </w:rPr>
        <w:t>。</w:t>
      </w:r>
    </w:p>
    <w:p w:rsidR="00AB67BC" w:rsidRDefault="00D84BE3" w:rsidP="00AB67BC">
      <w:pPr>
        <w:pStyle w:val="af4"/>
        <w:ind w:left="360" w:firstLineChars="0" w:firstLine="0"/>
      </w:pPr>
      <w:r>
        <w:rPr>
          <w:noProof/>
        </w:rPr>
        <w:lastRenderedPageBreak/>
        <w:drawing>
          <wp:inline distT="0" distB="0" distL="0" distR="0">
            <wp:extent cx="5022215" cy="2635345"/>
            <wp:effectExtent l="19050" t="0" r="6985" b="0"/>
            <wp:docPr id="7" name="图片 1" descr="G:\18-版本升级官网版\source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18-版本升级官网版\source\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990" cy="2634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7BC" w:rsidRDefault="00AB67BC" w:rsidP="00AB67BC">
      <w:pPr>
        <w:pStyle w:val="af4"/>
        <w:numPr>
          <w:ilvl w:val="0"/>
          <w:numId w:val="18"/>
        </w:numPr>
        <w:ind w:firstLineChars="0"/>
      </w:pPr>
      <w:r>
        <w:rPr>
          <w:rFonts w:hint="eastAsia"/>
        </w:rPr>
        <w:t>如果检测到有新的版本，点击新版本下载软件升级包。</w:t>
      </w:r>
    </w:p>
    <w:p w:rsidR="00AB67BC" w:rsidRDefault="00AB67BC" w:rsidP="00AB67BC">
      <w:pPr>
        <w:pStyle w:val="af4"/>
        <w:numPr>
          <w:ilvl w:val="0"/>
          <w:numId w:val="18"/>
        </w:numPr>
        <w:ind w:firstLineChars="0"/>
      </w:pPr>
      <w:r>
        <w:rPr>
          <w:rFonts w:hint="eastAsia"/>
        </w:rPr>
        <w:t>下载完成后，点击</w:t>
      </w:r>
      <w:r w:rsidRPr="00AB67BC">
        <w:rPr>
          <w:rFonts w:hint="eastAsia"/>
          <w:b/>
        </w:rPr>
        <w:t>重启升级</w:t>
      </w:r>
      <w:r>
        <w:rPr>
          <w:rFonts w:hint="eastAsia"/>
        </w:rPr>
        <w:t>。手机升级需要一定时间，升级过程中请不要进行任何操作。升级完成后，手机会自动重启。</w:t>
      </w:r>
    </w:p>
    <w:p w:rsidR="008D30EB" w:rsidRDefault="008D30EB" w:rsidP="008D30EB">
      <w:pPr>
        <w:pStyle w:val="af4"/>
        <w:numPr>
          <w:ilvl w:val="0"/>
          <w:numId w:val="16"/>
        </w:numPr>
        <w:ind w:firstLineChars="0"/>
      </w:pPr>
      <w:r>
        <w:rPr>
          <w:rFonts w:hint="eastAsia"/>
        </w:rPr>
        <w:t xml:space="preserve">Hisuite </w:t>
      </w:r>
      <w:r>
        <w:rPr>
          <w:rFonts w:hint="eastAsia"/>
        </w:rPr>
        <w:t>手机助手升级</w:t>
      </w:r>
    </w:p>
    <w:p w:rsidR="008D30EB" w:rsidRPr="00F63720" w:rsidRDefault="008D30EB" w:rsidP="008D30EB">
      <w:pPr>
        <w:rPr>
          <w:color w:val="00B0F0"/>
        </w:rPr>
      </w:pPr>
      <w:r>
        <w:rPr>
          <w:rFonts w:hint="eastAsia"/>
          <w:color w:val="00B0F0"/>
        </w:rPr>
        <w:t>升级</w:t>
      </w:r>
      <w:r w:rsidRPr="00F63720">
        <w:rPr>
          <w:rFonts w:hint="eastAsia"/>
          <w:color w:val="00B0F0"/>
        </w:rPr>
        <w:t>注意事项：</w:t>
      </w:r>
    </w:p>
    <w:p w:rsidR="008D30EB" w:rsidRPr="004A2344" w:rsidRDefault="008D30EB" w:rsidP="008D30EB">
      <w:pPr>
        <w:pStyle w:val="af4"/>
        <w:numPr>
          <w:ilvl w:val="0"/>
          <w:numId w:val="22"/>
        </w:numPr>
        <w:ind w:firstLineChars="0"/>
        <w:jc w:val="left"/>
      </w:pPr>
      <w:r w:rsidRPr="000C1497">
        <w:rPr>
          <w:rFonts w:ascii="微软雅黑" w:hAnsi="微软雅黑" w:cs="Arial" w:hint="eastAsia"/>
          <w:color w:val="000000"/>
          <w:kern w:val="0"/>
          <w:szCs w:val="21"/>
        </w:rPr>
        <w:t>电脑端下载安装最新版本的华为手机助手，下载地址：</w:t>
      </w:r>
      <w:hyperlink r:id="rId9" w:history="1">
        <w:r w:rsidRPr="000C1497">
          <w:rPr>
            <w:rFonts w:ascii="微软雅黑" w:hAnsi="微软雅黑" w:cs="Arial" w:hint="eastAsia"/>
            <w:color w:val="0000FF"/>
            <w:kern w:val="0"/>
            <w:szCs w:val="21"/>
            <w:u w:val="single"/>
          </w:rPr>
          <w:t>http://www.emui.com/appsoft/</w:t>
        </w:r>
      </w:hyperlink>
      <w:r>
        <w:rPr>
          <w:rFonts w:hint="eastAsia"/>
        </w:rPr>
        <w:t>。</w:t>
      </w:r>
    </w:p>
    <w:p w:rsidR="008D30EB" w:rsidRDefault="008D30EB" w:rsidP="008D30EB">
      <w:pPr>
        <w:pStyle w:val="af4"/>
        <w:numPr>
          <w:ilvl w:val="0"/>
          <w:numId w:val="22"/>
        </w:numPr>
        <w:ind w:firstLineChars="0"/>
      </w:pPr>
      <w:r>
        <w:rPr>
          <w:rFonts w:hint="eastAsia"/>
        </w:rPr>
        <w:t>升级过程中，请保证电池电量大于</w:t>
      </w:r>
      <w:r>
        <w:rPr>
          <w:rFonts w:hint="eastAsia"/>
        </w:rPr>
        <w:t xml:space="preserve"> 20%</w:t>
      </w:r>
      <w:r>
        <w:rPr>
          <w:rFonts w:hint="eastAsia"/>
        </w:rPr>
        <w:t>。</w:t>
      </w:r>
    </w:p>
    <w:p w:rsidR="008D30EB" w:rsidRPr="00AB67BC" w:rsidRDefault="008D30EB" w:rsidP="008D30EB">
      <w:pPr>
        <w:rPr>
          <w:color w:val="00B0F0"/>
        </w:rPr>
      </w:pPr>
      <w:r w:rsidRPr="00AB67BC">
        <w:rPr>
          <w:rFonts w:hint="eastAsia"/>
          <w:color w:val="00B0F0"/>
        </w:rPr>
        <w:t>升级步骤：</w:t>
      </w:r>
    </w:p>
    <w:p w:rsidR="008D30EB" w:rsidRDefault="008D30EB" w:rsidP="008D30EB">
      <w:r>
        <w:rPr>
          <w:rFonts w:hint="eastAsia"/>
        </w:rPr>
        <w:t>1</w:t>
      </w:r>
      <w:r>
        <w:rPr>
          <w:rFonts w:hint="eastAsia"/>
        </w:rPr>
        <w:t>、将手机连接电脑。</w:t>
      </w:r>
    </w:p>
    <w:p w:rsidR="008D30EB" w:rsidRDefault="008D30EB" w:rsidP="008D30EB">
      <w:r>
        <w:rPr>
          <w:rFonts w:hint="eastAsia"/>
        </w:rPr>
        <w:t>2</w:t>
      </w:r>
      <w:r>
        <w:rPr>
          <w:rFonts w:hint="eastAsia"/>
        </w:rPr>
        <w:t>、在电脑端的手机助手，点击</w:t>
      </w:r>
      <w:r w:rsidRPr="008D30EB">
        <w:rPr>
          <w:rFonts w:hint="eastAsia"/>
          <w:b/>
        </w:rPr>
        <w:t>系统更新</w:t>
      </w:r>
      <w:r w:rsidR="008124C3">
        <w:rPr>
          <w:rFonts w:hint="eastAsia"/>
        </w:rPr>
        <w:t>。</w:t>
      </w:r>
    </w:p>
    <w:p w:rsidR="008124C3" w:rsidRDefault="00D84BE3" w:rsidP="008D30EB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8" name="图片 2" descr="G:\18-版本升级官网版\source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18-版本升级官网版\source\1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4CC" w:rsidRDefault="008124C3" w:rsidP="00F63720">
      <w:r>
        <w:rPr>
          <w:rFonts w:hint="eastAsia"/>
        </w:rPr>
        <w:t>3</w:t>
      </w:r>
      <w:r>
        <w:rPr>
          <w:rFonts w:hint="eastAsia"/>
        </w:rPr>
        <w:t>、找到新版本升级。过程中请耐心等待。</w:t>
      </w:r>
    </w:p>
    <w:p w:rsidR="008124C3" w:rsidRDefault="00D84BE3" w:rsidP="00F63720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9" name="图片 3" descr="G:\18-版本升级官网版\source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18-版本升级官网版\source\1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4C3" w:rsidRDefault="00D84BE3" w:rsidP="00F63720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10" name="图片 4" descr="G:\18-版本升级官网版\source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18-版本升级官网版\source\1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4C3" w:rsidRDefault="00D84BE3" w:rsidP="00F63720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11" name="图片 5" descr="G:\18-版本升级官网版\source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18-版本升级官网版\source\1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4C3" w:rsidRPr="008D30EB" w:rsidRDefault="008124C3" w:rsidP="00F63720"/>
    <w:p w:rsidR="00F63720" w:rsidRDefault="00F63720" w:rsidP="00F63720">
      <w:pPr>
        <w:pStyle w:val="af4"/>
        <w:numPr>
          <w:ilvl w:val="0"/>
          <w:numId w:val="16"/>
        </w:numPr>
        <w:ind w:firstLineChars="0"/>
      </w:pPr>
      <w:r w:rsidRPr="00F63720">
        <w:rPr>
          <w:rFonts w:hint="eastAsia"/>
        </w:rPr>
        <w:t>手机系统恢复（</w:t>
      </w:r>
      <w:r w:rsidRPr="00F63720">
        <w:rPr>
          <w:rFonts w:hint="eastAsia"/>
        </w:rPr>
        <w:t>eRecovery</w:t>
      </w:r>
      <w:r w:rsidRPr="00F63720">
        <w:rPr>
          <w:rFonts w:hint="eastAsia"/>
        </w:rPr>
        <w:t>）</w:t>
      </w:r>
    </w:p>
    <w:p w:rsidR="008C1E5D" w:rsidRPr="00F63720" w:rsidRDefault="008C1E5D" w:rsidP="008C1E5D">
      <w:pPr>
        <w:rPr>
          <w:color w:val="00B0F0"/>
        </w:rPr>
      </w:pPr>
      <w:r>
        <w:rPr>
          <w:rFonts w:hint="eastAsia"/>
          <w:color w:val="00B0F0"/>
        </w:rPr>
        <w:t>升级</w:t>
      </w:r>
      <w:r w:rsidRPr="00F63720">
        <w:rPr>
          <w:rFonts w:hint="eastAsia"/>
          <w:color w:val="00B0F0"/>
        </w:rPr>
        <w:t>注意事项：</w:t>
      </w:r>
    </w:p>
    <w:p w:rsidR="00AB67BC" w:rsidRDefault="00AB67BC" w:rsidP="00AB67BC">
      <w:pPr>
        <w:pStyle w:val="af4"/>
        <w:numPr>
          <w:ilvl w:val="0"/>
          <w:numId w:val="19"/>
        </w:numPr>
        <w:ind w:firstLineChars="0"/>
      </w:pPr>
      <w:r w:rsidRPr="00AB67BC">
        <w:rPr>
          <w:rFonts w:hint="eastAsia"/>
        </w:rPr>
        <w:t>此种方式会擦除用户数据，升级前，请先做好数据备份。</w:t>
      </w:r>
    </w:p>
    <w:p w:rsidR="00AB67BC" w:rsidRDefault="00CC364D" w:rsidP="00AB67BC">
      <w:pPr>
        <w:pStyle w:val="af4"/>
        <w:numPr>
          <w:ilvl w:val="0"/>
          <w:numId w:val="19"/>
        </w:numPr>
        <w:ind w:firstLineChars="0"/>
      </w:pPr>
      <w:r>
        <w:rPr>
          <w:rFonts w:hint="eastAsia"/>
        </w:rPr>
        <w:t>周围环境有可用的</w:t>
      </w:r>
      <w:r>
        <w:rPr>
          <w:rFonts w:hint="eastAsia"/>
        </w:rPr>
        <w:t xml:space="preserve"> WLAN </w:t>
      </w:r>
      <w:r>
        <w:rPr>
          <w:rFonts w:hint="eastAsia"/>
        </w:rPr>
        <w:t>网络。</w:t>
      </w:r>
    </w:p>
    <w:p w:rsidR="00AB67BC" w:rsidRDefault="00AB67BC" w:rsidP="00AB67BC">
      <w:pPr>
        <w:pStyle w:val="af4"/>
        <w:numPr>
          <w:ilvl w:val="0"/>
          <w:numId w:val="19"/>
        </w:numPr>
        <w:ind w:firstLineChars="0"/>
      </w:pPr>
      <w:r>
        <w:rPr>
          <w:rFonts w:hint="eastAsia"/>
        </w:rPr>
        <w:t>升级过程中，请保证电池电量大于</w:t>
      </w:r>
      <w:r>
        <w:rPr>
          <w:rFonts w:hint="eastAsia"/>
        </w:rPr>
        <w:t xml:space="preserve"> 20%</w:t>
      </w:r>
      <w:r>
        <w:rPr>
          <w:rFonts w:hint="eastAsia"/>
        </w:rPr>
        <w:t>。</w:t>
      </w:r>
    </w:p>
    <w:p w:rsidR="00AB67BC" w:rsidRPr="00AB67BC" w:rsidRDefault="00AB67BC" w:rsidP="00AB67BC">
      <w:pPr>
        <w:rPr>
          <w:color w:val="00B0F0"/>
        </w:rPr>
      </w:pPr>
      <w:r w:rsidRPr="00AB67BC">
        <w:rPr>
          <w:rFonts w:hint="eastAsia"/>
          <w:color w:val="00B0F0"/>
        </w:rPr>
        <w:t>升级步骤：</w:t>
      </w:r>
    </w:p>
    <w:p w:rsidR="00F63720" w:rsidRDefault="00AB67BC" w:rsidP="00F63720">
      <w:r>
        <w:rPr>
          <w:rFonts w:hint="eastAsia"/>
        </w:rPr>
        <w:lastRenderedPageBreak/>
        <w:t>1</w:t>
      </w:r>
      <w:r>
        <w:rPr>
          <w:rFonts w:hint="eastAsia"/>
        </w:rPr>
        <w:t>、</w:t>
      </w:r>
      <w:r w:rsidRPr="000C1497">
        <w:rPr>
          <w:rFonts w:ascii="微软雅黑" w:hAnsi="微软雅黑" w:cs="Arial" w:hint="eastAsia"/>
          <w:color w:val="000000"/>
        </w:rPr>
        <w:t>手机在充电状态下，长按</w:t>
      </w:r>
      <w:r>
        <w:rPr>
          <w:rFonts w:ascii="微软雅黑" w:hAnsi="微软雅黑" w:cs="Arial" w:hint="eastAsia"/>
          <w:b/>
          <w:bCs/>
          <w:color w:val="000000"/>
        </w:rPr>
        <w:t>音量上键</w:t>
      </w:r>
      <w:r w:rsidRPr="000C1497">
        <w:rPr>
          <w:rFonts w:ascii="微软雅黑" w:hAnsi="微软雅黑" w:cs="Arial" w:hint="eastAsia"/>
          <w:b/>
          <w:bCs/>
          <w:color w:val="000000"/>
        </w:rPr>
        <w:t>+电源键</w:t>
      </w:r>
      <w:r>
        <w:rPr>
          <w:rFonts w:ascii="微软雅黑" w:hAnsi="微软雅黑" w:cs="Arial" w:hint="eastAsia"/>
          <w:b/>
          <w:bCs/>
          <w:color w:val="000000"/>
        </w:rPr>
        <w:t xml:space="preserve"> </w:t>
      </w:r>
      <w:r w:rsidRPr="000C1497">
        <w:rPr>
          <w:rFonts w:ascii="微软雅黑" w:hAnsi="微软雅黑" w:cs="Arial" w:hint="eastAsia"/>
          <w:color w:val="000000"/>
        </w:rPr>
        <w:t>15</w:t>
      </w:r>
      <w:r>
        <w:rPr>
          <w:rFonts w:ascii="微软雅黑" w:hAnsi="微软雅黑" w:cs="Arial" w:hint="eastAsia"/>
          <w:color w:val="000000"/>
        </w:rPr>
        <w:t xml:space="preserve"> </w:t>
      </w:r>
      <w:r w:rsidRPr="000C1497">
        <w:rPr>
          <w:rFonts w:ascii="微软雅黑" w:hAnsi="微软雅黑" w:cs="Arial" w:hint="eastAsia"/>
          <w:color w:val="000000"/>
        </w:rPr>
        <w:t>秒以上，手机会自动重启进入华为系统恢复</w:t>
      </w:r>
      <w:r>
        <w:rPr>
          <w:rFonts w:ascii="微软雅黑" w:hAnsi="微软雅黑" w:cs="Arial" w:hint="eastAsia"/>
          <w:color w:val="000000"/>
        </w:rPr>
        <w:t xml:space="preserve"> </w:t>
      </w:r>
      <w:r w:rsidRPr="000C1497">
        <w:rPr>
          <w:rFonts w:ascii="微软雅黑" w:hAnsi="微软雅黑" w:cs="Arial" w:hint="eastAsia"/>
          <w:color w:val="000000"/>
        </w:rPr>
        <w:t>eRecovery</w:t>
      </w:r>
      <w:r>
        <w:rPr>
          <w:rFonts w:ascii="微软雅黑" w:hAnsi="微软雅黑" w:cs="Arial" w:hint="eastAsia"/>
          <w:color w:val="000000"/>
        </w:rPr>
        <w:t xml:space="preserve"> </w:t>
      </w:r>
      <w:r w:rsidRPr="000C1497">
        <w:rPr>
          <w:rFonts w:ascii="微软雅黑" w:hAnsi="微软雅黑" w:cs="Arial" w:hint="eastAsia"/>
          <w:color w:val="000000"/>
        </w:rPr>
        <w:t>模式</w:t>
      </w:r>
      <w:r w:rsidR="00CC364D">
        <w:rPr>
          <w:rFonts w:ascii="微软雅黑" w:hAnsi="微软雅黑" w:cs="Arial" w:hint="eastAsia"/>
          <w:color w:val="000000"/>
        </w:rPr>
        <w:t>，</w:t>
      </w:r>
      <w:r w:rsidR="00CC364D" w:rsidRPr="000C1497">
        <w:rPr>
          <w:rFonts w:ascii="微软雅黑" w:hAnsi="微软雅黑" w:cs="Arial" w:hint="eastAsia"/>
          <w:color w:val="000000"/>
        </w:rPr>
        <w:t>点击</w:t>
      </w:r>
      <w:r w:rsidR="00CC364D" w:rsidRPr="000C1497">
        <w:rPr>
          <w:rFonts w:ascii="微软雅黑" w:hAnsi="微软雅黑" w:cs="Arial" w:hint="eastAsia"/>
          <w:b/>
          <w:bCs/>
          <w:color w:val="000000"/>
        </w:rPr>
        <w:t>下载最新版本并恢复</w:t>
      </w:r>
      <w:r w:rsidR="00CC364D" w:rsidRPr="000C1497">
        <w:rPr>
          <w:rFonts w:ascii="微软雅黑" w:hAnsi="微软雅黑" w:cs="Arial" w:hint="eastAsia"/>
          <w:color w:val="000000"/>
        </w:rPr>
        <w:t>进入下载确认界面。</w:t>
      </w:r>
    </w:p>
    <w:p w:rsidR="00AB67BC" w:rsidRPr="00CC364D" w:rsidRDefault="00D84BE3" w:rsidP="00AB67BC">
      <w:pPr>
        <w:widowControl/>
        <w:topLinePunct/>
        <w:spacing w:before="160" w:after="160"/>
        <w:rPr>
          <w:rFonts w:ascii="微软雅黑" w:hAnsi="微软雅黑" w:cs="Arial"/>
          <w:color w:val="000000"/>
        </w:rPr>
      </w:pPr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微软雅黑" w:hAnsi="微软雅黑" w:cs="Arial"/>
          <w:noProof/>
          <w:snapToGrid/>
          <w:color w:val="000000"/>
        </w:rPr>
        <w:drawing>
          <wp:inline distT="0" distB="0" distL="0" distR="0">
            <wp:extent cx="5274310" cy="2767629"/>
            <wp:effectExtent l="19050" t="0" r="2540" b="0"/>
            <wp:docPr id="12" name="图片 6" descr="G:\18-版本升级官网版\source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18-版本升级官网版\source\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7BC" w:rsidRPr="00CC364D" w:rsidRDefault="00AB67BC" w:rsidP="004A2344">
      <w:pPr>
        <w:pStyle w:val="af4"/>
        <w:widowControl/>
        <w:numPr>
          <w:ilvl w:val="0"/>
          <w:numId w:val="20"/>
        </w:numPr>
        <w:topLinePunct/>
        <w:spacing w:before="160" w:after="160"/>
        <w:ind w:firstLineChars="0"/>
        <w:rPr>
          <w:rFonts w:eastAsia="宋体" w:cs="Arial"/>
          <w:color w:val="000000"/>
          <w:kern w:val="0"/>
        </w:rPr>
      </w:pPr>
      <w:r w:rsidRPr="00CC364D">
        <w:rPr>
          <w:rFonts w:ascii="微软雅黑" w:hAnsi="微软雅黑" w:cs="Arial" w:hint="eastAsia"/>
          <w:color w:val="000000"/>
          <w:kern w:val="0"/>
        </w:rPr>
        <w:t>在下载确认界面点击</w:t>
      </w:r>
      <w:r w:rsidRPr="00CC364D">
        <w:rPr>
          <w:rFonts w:ascii="微软雅黑" w:hAnsi="微软雅黑" w:cs="Arial" w:hint="eastAsia"/>
          <w:b/>
          <w:bCs/>
          <w:color w:val="000000"/>
          <w:kern w:val="0"/>
        </w:rPr>
        <w:t>下载并恢复</w:t>
      </w:r>
      <w:r w:rsidRPr="00CC364D">
        <w:rPr>
          <w:rFonts w:ascii="微软雅黑" w:hAnsi="微软雅黑" w:cs="Arial" w:hint="eastAsia"/>
          <w:color w:val="000000"/>
          <w:kern w:val="0"/>
        </w:rPr>
        <w:t>，系统将扫描可用</w:t>
      </w:r>
      <w:r w:rsidR="00CC364D">
        <w:rPr>
          <w:rFonts w:ascii="微软雅黑" w:hAnsi="微软雅黑" w:cs="Arial" w:hint="eastAsia"/>
          <w:color w:val="000000"/>
          <w:kern w:val="0"/>
        </w:rPr>
        <w:t xml:space="preserve"> WLAN 网络</w:t>
      </w:r>
      <w:r w:rsidRPr="00CC364D">
        <w:rPr>
          <w:rFonts w:ascii="微软雅黑" w:hAnsi="微软雅黑" w:cs="Arial" w:hint="eastAsia"/>
          <w:color w:val="000000"/>
          <w:kern w:val="0"/>
        </w:rPr>
        <w:t>。</w:t>
      </w:r>
    </w:p>
    <w:p w:rsidR="00AB67BC" w:rsidRDefault="00D84BE3" w:rsidP="00F63720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14" name="图片 7" descr="G:\18-版本升级官网版\source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18-版本升级官网版\source\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64D" w:rsidRPr="00CC364D" w:rsidRDefault="00CC364D" w:rsidP="00CC364D">
      <w:pPr>
        <w:rPr>
          <w:rFonts w:ascii="微软雅黑" w:hAnsi="微软雅黑" w:cs="Arial"/>
          <w:color w:val="000000"/>
        </w:rPr>
      </w:pPr>
      <w:r w:rsidRPr="00CC364D">
        <w:rPr>
          <w:rFonts w:ascii="微软雅黑" w:hAnsi="微软雅黑" w:cs="Arial" w:hint="eastAsia"/>
          <w:color w:val="000000"/>
        </w:rPr>
        <w:t>3、选择可用</w:t>
      </w:r>
      <w:r w:rsidR="00DE2E7E">
        <w:rPr>
          <w:rFonts w:ascii="微软雅黑" w:hAnsi="微软雅黑" w:cs="Arial" w:hint="eastAsia"/>
          <w:color w:val="000000"/>
        </w:rPr>
        <w:t xml:space="preserve"> WLAN </w:t>
      </w:r>
      <w:r w:rsidRPr="00CC364D">
        <w:rPr>
          <w:rFonts w:ascii="微软雅黑" w:hAnsi="微软雅黑" w:cs="Arial" w:hint="eastAsia"/>
          <w:color w:val="000000"/>
        </w:rPr>
        <w:t>并输入密码。</w:t>
      </w:r>
    </w:p>
    <w:p w:rsidR="00CC364D" w:rsidRPr="00CC364D" w:rsidRDefault="00D84BE3" w:rsidP="00CC364D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20" name="图片 8" descr="G:\18-版本升级官网版\source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18-版本升级官网版\source\4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64D" w:rsidRDefault="00CC364D" w:rsidP="00CC364D">
      <w:pPr>
        <w:rPr>
          <w:rFonts w:ascii="微软雅黑" w:hAnsi="微软雅黑" w:cs="Arial"/>
          <w:color w:val="000000"/>
        </w:rPr>
      </w:pPr>
      <w:r>
        <w:rPr>
          <w:rFonts w:hint="eastAsia"/>
        </w:rPr>
        <w:t>4</w:t>
      </w:r>
      <w:r>
        <w:rPr>
          <w:rFonts w:hint="eastAsia"/>
        </w:rPr>
        <w:t>、</w:t>
      </w:r>
      <w:r>
        <w:rPr>
          <w:rFonts w:ascii="微软雅黑" w:hAnsi="微软雅黑" w:cs="Arial" w:hint="eastAsia"/>
          <w:color w:val="000000"/>
        </w:rPr>
        <w:t>WLAN</w:t>
      </w:r>
      <w:r w:rsidR="00DE2E7E">
        <w:rPr>
          <w:rFonts w:ascii="微软雅黑" w:hAnsi="微软雅黑" w:cs="Arial" w:hint="eastAsia"/>
          <w:color w:val="000000"/>
        </w:rPr>
        <w:t xml:space="preserve"> </w:t>
      </w:r>
      <w:r w:rsidR="00DE2E7E" w:rsidRPr="000C1497">
        <w:rPr>
          <w:rFonts w:ascii="微软雅黑" w:hAnsi="微软雅黑" w:cs="Arial" w:hint="eastAsia"/>
          <w:color w:val="000000"/>
        </w:rPr>
        <w:t>连接</w:t>
      </w:r>
      <w:r w:rsidRPr="000C1497">
        <w:rPr>
          <w:rFonts w:ascii="微软雅黑" w:hAnsi="微软雅黑" w:cs="Arial" w:hint="eastAsia"/>
          <w:color w:val="000000"/>
        </w:rPr>
        <w:t>成功后，系统将自动获取安装包并下载</w:t>
      </w:r>
      <w:r>
        <w:rPr>
          <w:rFonts w:ascii="微软雅黑" w:hAnsi="微软雅黑" w:cs="Arial" w:hint="eastAsia"/>
          <w:color w:val="000000"/>
        </w:rPr>
        <w:t>。升级过程较长，请您耐心等待。</w:t>
      </w:r>
    </w:p>
    <w:p w:rsidR="00CC364D" w:rsidRDefault="00D84BE3" w:rsidP="00CC364D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21" name="图片 9" descr="G:\18-版本升级官网版\source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18-版本升级官网版\source\5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64D" w:rsidRDefault="00CC364D" w:rsidP="00CC364D">
      <w:r>
        <w:rPr>
          <w:rFonts w:hint="eastAsia"/>
        </w:rPr>
        <w:t>5</w:t>
      </w:r>
      <w:r>
        <w:rPr>
          <w:rFonts w:hint="eastAsia"/>
        </w:rPr>
        <w:t>、安装包下</w:t>
      </w:r>
      <w:r w:rsidRPr="00CC364D">
        <w:rPr>
          <w:rFonts w:hint="eastAsia"/>
        </w:rPr>
        <w:t>载完成后</w:t>
      </w:r>
      <w:r>
        <w:rPr>
          <w:rFonts w:hint="eastAsia"/>
        </w:rPr>
        <w:t>，</w:t>
      </w:r>
      <w:r w:rsidRPr="00CC364D">
        <w:rPr>
          <w:rFonts w:hint="eastAsia"/>
        </w:rPr>
        <w:t>系统</w:t>
      </w:r>
      <w:r>
        <w:rPr>
          <w:rFonts w:hint="eastAsia"/>
        </w:rPr>
        <w:t>将</w:t>
      </w:r>
      <w:r w:rsidRPr="00CC364D">
        <w:rPr>
          <w:rFonts w:hint="eastAsia"/>
        </w:rPr>
        <w:t>自动安装</w:t>
      </w:r>
      <w:r>
        <w:rPr>
          <w:rFonts w:hint="eastAsia"/>
        </w:rPr>
        <w:t>。</w:t>
      </w:r>
      <w:r w:rsidRPr="00CC364D">
        <w:rPr>
          <w:rFonts w:hint="eastAsia"/>
        </w:rPr>
        <w:t>升级成功后倒计时自动重启进入主系统。根据手机损坏情况不一样，系统恢复过程中可能会擦除用户数据</w:t>
      </w:r>
      <w:r>
        <w:rPr>
          <w:rFonts w:hint="eastAsia"/>
        </w:rPr>
        <w:t>。</w:t>
      </w:r>
    </w:p>
    <w:p w:rsidR="00CC364D" w:rsidRDefault="00D84BE3" w:rsidP="00CC364D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22" name="图片 10" descr="G:\18-版本升级官网版\source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18-版本升级官网版\source\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E7E" w:rsidRDefault="00D84BE3" w:rsidP="00CC364D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29" name="图片 11" descr="G:\18-版本升级官网版\source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18-版本升级官网版\source\7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44" w:rsidRDefault="004A2344" w:rsidP="00CC364D"/>
    <w:p w:rsidR="004A2344" w:rsidRDefault="009A3069" w:rsidP="004A2344">
      <w:pPr>
        <w:pStyle w:val="af4"/>
        <w:numPr>
          <w:ilvl w:val="0"/>
          <w:numId w:val="16"/>
        </w:numPr>
        <w:ind w:firstLineChars="0"/>
      </w:pPr>
      <w:r>
        <w:rPr>
          <w:rFonts w:hint="eastAsia"/>
        </w:rPr>
        <w:t xml:space="preserve">Hisuite </w:t>
      </w:r>
      <w:r w:rsidR="004A2344" w:rsidRPr="00F63720">
        <w:rPr>
          <w:rFonts w:hint="eastAsia"/>
        </w:rPr>
        <w:t>手机助手</w:t>
      </w:r>
      <w:r>
        <w:rPr>
          <w:rFonts w:hint="eastAsia"/>
        </w:rPr>
        <w:t>系统恢复</w:t>
      </w:r>
      <w:r w:rsidR="008D30EB">
        <w:rPr>
          <w:rFonts w:hint="eastAsia"/>
        </w:rPr>
        <w:t>升级</w:t>
      </w:r>
    </w:p>
    <w:p w:rsidR="004A2344" w:rsidRPr="00F63720" w:rsidRDefault="004A2344" w:rsidP="004A2344">
      <w:pPr>
        <w:rPr>
          <w:color w:val="00B0F0"/>
        </w:rPr>
      </w:pPr>
      <w:r>
        <w:rPr>
          <w:rFonts w:hint="eastAsia"/>
          <w:color w:val="00B0F0"/>
        </w:rPr>
        <w:t>升级</w:t>
      </w:r>
      <w:r w:rsidRPr="00F63720">
        <w:rPr>
          <w:rFonts w:hint="eastAsia"/>
          <w:color w:val="00B0F0"/>
        </w:rPr>
        <w:t>注意事项：</w:t>
      </w:r>
    </w:p>
    <w:p w:rsidR="004A2344" w:rsidRDefault="004A2344" w:rsidP="004A2344">
      <w:pPr>
        <w:pStyle w:val="af4"/>
        <w:numPr>
          <w:ilvl w:val="0"/>
          <w:numId w:val="22"/>
        </w:numPr>
        <w:ind w:firstLineChars="0"/>
      </w:pPr>
      <w:r w:rsidRPr="00AB67BC">
        <w:rPr>
          <w:rFonts w:hint="eastAsia"/>
        </w:rPr>
        <w:t>此种方式会擦除用户数据，升级前，请先做好数据备份。</w:t>
      </w:r>
    </w:p>
    <w:p w:rsidR="004A2344" w:rsidRPr="004A2344" w:rsidRDefault="004A2344" w:rsidP="004A2344">
      <w:pPr>
        <w:pStyle w:val="af4"/>
        <w:numPr>
          <w:ilvl w:val="0"/>
          <w:numId w:val="22"/>
        </w:numPr>
        <w:ind w:firstLineChars="0"/>
        <w:jc w:val="left"/>
      </w:pPr>
      <w:r w:rsidRPr="000C1497">
        <w:rPr>
          <w:rFonts w:ascii="微软雅黑" w:hAnsi="微软雅黑" w:cs="Arial" w:hint="eastAsia"/>
          <w:color w:val="000000"/>
          <w:kern w:val="0"/>
          <w:szCs w:val="21"/>
        </w:rPr>
        <w:t>电脑端下载安装最新版本的华为手机助手，下载地址：</w:t>
      </w:r>
      <w:hyperlink r:id="rId20" w:history="1">
        <w:r w:rsidRPr="000C1497">
          <w:rPr>
            <w:rFonts w:ascii="微软雅黑" w:hAnsi="微软雅黑" w:cs="Arial" w:hint="eastAsia"/>
            <w:color w:val="0000FF"/>
            <w:kern w:val="0"/>
            <w:szCs w:val="21"/>
            <w:u w:val="single"/>
          </w:rPr>
          <w:t>http://www.emui.com/appsoft/</w:t>
        </w:r>
      </w:hyperlink>
      <w:r>
        <w:rPr>
          <w:rFonts w:hint="eastAsia"/>
        </w:rPr>
        <w:t>。</w:t>
      </w:r>
    </w:p>
    <w:p w:rsidR="004A2344" w:rsidRDefault="004A2344" w:rsidP="004A2344">
      <w:pPr>
        <w:pStyle w:val="af4"/>
        <w:numPr>
          <w:ilvl w:val="0"/>
          <w:numId w:val="22"/>
        </w:numPr>
        <w:ind w:firstLineChars="0"/>
      </w:pPr>
      <w:r>
        <w:rPr>
          <w:rFonts w:hint="eastAsia"/>
        </w:rPr>
        <w:t>升级过程中，请保证电池电量大于</w:t>
      </w:r>
      <w:r>
        <w:rPr>
          <w:rFonts w:hint="eastAsia"/>
        </w:rPr>
        <w:t xml:space="preserve"> 20%</w:t>
      </w:r>
      <w:r>
        <w:rPr>
          <w:rFonts w:hint="eastAsia"/>
        </w:rPr>
        <w:t>。</w:t>
      </w:r>
    </w:p>
    <w:p w:rsidR="004A2344" w:rsidRPr="00AB67BC" w:rsidRDefault="004A2344" w:rsidP="004A2344">
      <w:pPr>
        <w:rPr>
          <w:color w:val="00B0F0"/>
        </w:rPr>
      </w:pPr>
      <w:r w:rsidRPr="00AB67BC">
        <w:rPr>
          <w:rFonts w:hint="eastAsia"/>
          <w:color w:val="00B0F0"/>
        </w:rPr>
        <w:lastRenderedPageBreak/>
        <w:t>升级步骤：</w:t>
      </w:r>
    </w:p>
    <w:p w:rsidR="001B0F3C" w:rsidRDefault="004A2344" w:rsidP="004A2344">
      <w:r>
        <w:rPr>
          <w:rFonts w:hint="eastAsia"/>
        </w:rPr>
        <w:t>1</w:t>
      </w:r>
      <w:r>
        <w:rPr>
          <w:rFonts w:hint="eastAsia"/>
        </w:rPr>
        <w:t>、</w:t>
      </w:r>
      <w:r w:rsidR="001B0F3C">
        <w:rPr>
          <w:rFonts w:hint="eastAsia"/>
        </w:rPr>
        <w:t>将手机关机。</w:t>
      </w:r>
    </w:p>
    <w:p w:rsidR="004A2344" w:rsidRDefault="001B0F3C" w:rsidP="004A2344">
      <w:r>
        <w:rPr>
          <w:rFonts w:hint="eastAsia"/>
        </w:rPr>
        <w:t>2</w:t>
      </w:r>
      <w:r>
        <w:rPr>
          <w:rFonts w:hint="eastAsia"/>
        </w:rPr>
        <w:t>、</w:t>
      </w:r>
      <w:r w:rsidR="004A2344" w:rsidRPr="004A2344">
        <w:rPr>
          <w:rFonts w:hint="eastAsia"/>
        </w:rPr>
        <w:t>手机</w:t>
      </w:r>
      <w:r w:rsidR="00A30436">
        <w:rPr>
          <w:rFonts w:hint="eastAsia"/>
        </w:rPr>
        <w:t>连接</w:t>
      </w:r>
      <w:r w:rsidR="004A2344">
        <w:rPr>
          <w:rFonts w:hint="eastAsia"/>
        </w:rPr>
        <w:t>电脑</w:t>
      </w:r>
      <w:r>
        <w:rPr>
          <w:rFonts w:hint="eastAsia"/>
        </w:rPr>
        <w:t>后</w:t>
      </w:r>
      <w:r w:rsidR="004A2344" w:rsidRPr="004A2344">
        <w:rPr>
          <w:rFonts w:hint="eastAsia"/>
        </w:rPr>
        <w:t>，</w:t>
      </w:r>
      <w:r w:rsidR="004A2344">
        <w:rPr>
          <w:rFonts w:hint="eastAsia"/>
        </w:rPr>
        <w:t>同时长按</w:t>
      </w:r>
      <w:r w:rsidR="004A2344" w:rsidRPr="004A2344">
        <w:rPr>
          <w:rFonts w:hint="eastAsia"/>
          <w:b/>
        </w:rPr>
        <w:t>音量下键</w:t>
      </w:r>
      <w:r w:rsidR="004A2344" w:rsidRPr="004A2344">
        <w:rPr>
          <w:rFonts w:hint="eastAsia"/>
        </w:rPr>
        <w:t>+</w:t>
      </w:r>
      <w:r w:rsidR="004A2344" w:rsidRPr="004A2344">
        <w:rPr>
          <w:rFonts w:hint="eastAsia"/>
          <w:b/>
        </w:rPr>
        <w:t>电源键</w:t>
      </w:r>
      <w:r>
        <w:rPr>
          <w:rFonts w:hint="eastAsia"/>
        </w:rPr>
        <w:t>。</w:t>
      </w:r>
      <w:r w:rsidR="004A2344">
        <w:rPr>
          <w:rFonts w:hint="eastAsia"/>
        </w:rPr>
        <w:t>几秒</w:t>
      </w:r>
      <w:r w:rsidR="004A2344" w:rsidRPr="004A2344">
        <w:rPr>
          <w:rFonts w:hint="eastAsia"/>
        </w:rPr>
        <w:t>后</w:t>
      </w:r>
      <w:r>
        <w:rPr>
          <w:rFonts w:hint="eastAsia"/>
        </w:rPr>
        <w:t>手机</w:t>
      </w:r>
      <w:r w:rsidR="004A2344" w:rsidRPr="004A2344">
        <w:rPr>
          <w:rFonts w:hint="eastAsia"/>
        </w:rPr>
        <w:t>进入</w:t>
      </w:r>
      <w:r w:rsidR="004A2344">
        <w:rPr>
          <w:rFonts w:hint="eastAsia"/>
        </w:rPr>
        <w:t xml:space="preserve"> </w:t>
      </w:r>
      <w:r w:rsidR="004A2344" w:rsidRPr="004A2344">
        <w:rPr>
          <w:rFonts w:hint="eastAsia"/>
        </w:rPr>
        <w:t>fastboot</w:t>
      </w:r>
      <w:r w:rsidR="004A2344">
        <w:rPr>
          <w:rFonts w:hint="eastAsia"/>
        </w:rPr>
        <w:t xml:space="preserve"> </w:t>
      </w:r>
      <w:r w:rsidR="004A2344" w:rsidRPr="004A2344">
        <w:rPr>
          <w:rFonts w:hint="eastAsia"/>
        </w:rPr>
        <w:t>模式</w:t>
      </w:r>
      <w:r w:rsidR="004A2344">
        <w:rPr>
          <w:rFonts w:hint="eastAsia"/>
        </w:rPr>
        <w:t>。</w:t>
      </w:r>
    </w:p>
    <w:p w:rsidR="004A2344" w:rsidRDefault="00D84BE3" w:rsidP="004A2344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30" name="图片 12" descr="G:\18-版本升级官网版\source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18-版本升级官网版\source\8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44" w:rsidRDefault="004A2344" w:rsidP="004A2344">
      <w:r>
        <w:rPr>
          <w:rFonts w:hint="eastAsia"/>
        </w:rPr>
        <w:t>2</w:t>
      </w:r>
      <w:r>
        <w:rPr>
          <w:rFonts w:hint="eastAsia"/>
        </w:rPr>
        <w:t>、在</w:t>
      </w:r>
      <w:r w:rsidR="00B143E0">
        <w:rPr>
          <w:rFonts w:hint="eastAsia"/>
        </w:rPr>
        <w:t>电脑端的</w:t>
      </w:r>
      <w:r w:rsidRPr="00F63720">
        <w:rPr>
          <w:rFonts w:hint="eastAsia"/>
        </w:rPr>
        <w:t>手机助手</w:t>
      </w:r>
      <w:r>
        <w:rPr>
          <w:rFonts w:hint="eastAsia"/>
        </w:rPr>
        <w:t>，点击</w:t>
      </w:r>
      <w:r w:rsidRPr="004A2344">
        <w:rPr>
          <w:rFonts w:hint="eastAsia"/>
          <w:b/>
        </w:rPr>
        <w:t>系统修复</w:t>
      </w:r>
      <w:r w:rsidRPr="004A2344">
        <w:rPr>
          <w:rFonts w:hint="eastAsia"/>
        </w:rPr>
        <w:t>&gt;</w:t>
      </w:r>
      <w:r>
        <w:rPr>
          <w:rFonts w:hint="eastAsia"/>
          <w:b/>
        </w:rPr>
        <w:t>继续</w:t>
      </w:r>
      <w:r>
        <w:rPr>
          <w:rFonts w:hint="eastAsia"/>
        </w:rPr>
        <w:t>。</w:t>
      </w:r>
    </w:p>
    <w:p w:rsidR="004A2344" w:rsidRDefault="00D84BE3" w:rsidP="004A2344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31" name="图片 13" descr="G:\18-版本升级官网版\source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18-版本升级官网版\source\9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44" w:rsidRPr="00E974CC" w:rsidRDefault="00D84BE3" w:rsidP="004A2344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32" name="图片 14" descr="G:\18-版本升级官网版\source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18-版本升级官网版\source\1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44" w:rsidRDefault="004A2344" w:rsidP="004A2344">
      <w:r>
        <w:rPr>
          <w:rFonts w:hint="eastAsia"/>
        </w:rPr>
        <w:t>3</w:t>
      </w:r>
      <w:r>
        <w:rPr>
          <w:rFonts w:hint="eastAsia"/>
        </w:rPr>
        <w:t>、</w:t>
      </w:r>
      <w:r w:rsidR="009A3069">
        <w:rPr>
          <w:rFonts w:hint="eastAsia"/>
        </w:rPr>
        <w:t>在</w:t>
      </w:r>
      <w:r w:rsidR="009A3069" w:rsidRPr="000C1497">
        <w:rPr>
          <w:rFonts w:ascii="微软雅黑" w:hAnsi="微软雅黑" w:cs="Arial" w:hint="eastAsia"/>
          <w:color w:val="000000"/>
        </w:rPr>
        <w:t>提示成功进入系统修复模式</w:t>
      </w:r>
      <w:r w:rsidR="009A3069">
        <w:rPr>
          <w:rFonts w:ascii="微软雅黑" w:hAnsi="微软雅黑" w:cs="Arial" w:hint="eastAsia"/>
          <w:color w:val="000000"/>
        </w:rPr>
        <w:t>后</w:t>
      </w:r>
      <w:r w:rsidR="009A3069" w:rsidRPr="000C1497">
        <w:rPr>
          <w:rFonts w:ascii="微软雅黑" w:hAnsi="微软雅黑" w:cs="Arial" w:hint="eastAsia"/>
          <w:color w:val="000000"/>
        </w:rPr>
        <w:t>，点击</w:t>
      </w:r>
      <w:r w:rsidR="009A3069" w:rsidRPr="000C1497">
        <w:rPr>
          <w:rFonts w:ascii="微软雅黑" w:hAnsi="微软雅黑" w:cs="Arial" w:hint="eastAsia"/>
          <w:b/>
          <w:bCs/>
          <w:color w:val="000000"/>
        </w:rPr>
        <w:t>开始修复</w:t>
      </w:r>
      <w:r>
        <w:rPr>
          <w:rFonts w:hint="eastAsia"/>
        </w:rPr>
        <w:t>。</w:t>
      </w:r>
    </w:p>
    <w:p w:rsidR="004A2344" w:rsidRDefault="00D84BE3" w:rsidP="004A2344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33" name="图片 15" descr="G:\18-版本升级官网版\source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18-版本升级官网版\source\1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3069" w:rsidRDefault="00D84BE3" w:rsidP="004A2344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lastRenderedPageBreak/>
        <w:drawing>
          <wp:inline distT="0" distB="0" distL="0" distR="0">
            <wp:extent cx="5274310" cy="2767629"/>
            <wp:effectExtent l="19050" t="0" r="2540" b="0"/>
            <wp:docPr id="34" name="图片 16" descr="G:\18-版本升级官网版\source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18-版本升级官网版\source\12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44" w:rsidRDefault="004A2344" w:rsidP="004A2344">
      <w:r>
        <w:rPr>
          <w:rFonts w:hint="eastAsia"/>
        </w:rPr>
        <w:t>4</w:t>
      </w:r>
      <w:r>
        <w:rPr>
          <w:rFonts w:hint="eastAsia"/>
        </w:rPr>
        <w:t>、</w:t>
      </w:r>
      <w:r w:rsidR="009A3069" w:rsidRPr="000C1497">
        <w:rPr>
          <w:rFonts w:ascii="微软雅黑" w:hAnsi="微软雅黑" w:cs="Arial" w:hint="eastAsia"/>
          <w:color w:val="000000"/>
        </w:rPr>
        <w:t>修复完成，点击</w:t>
      </w:r>
      <w:r w:rsidR="009A3069" w:rsidRPr="000C1497">
        <w:rPr>
          <w:rFonts w:ascii="微软雅黑" w:hAnsi="微软雅黑" w:cs="Arial" w:hint="eastAsia"/>
          <w:b/>
          <w:bCs/>
          <w:color w:val="000000"/>
        </w:rPr>
        <w:t>确定</w:t>
      </w:r>
      <w:r w:rsidR="00B143E0">
        <w:rPr>
          <w:rFonts w:ascii="微软雅黑" w:hAnsi="微软雅黑" w:cs="Arial" w:hint="eastAsia"/>
          <w:color w:val="000000"/>
        </w:rPr>
        <w:t>。</w:t>
      </w:r>
      <w:r w:rsidR="009A3069" w:rsidRPr="000C1497">
        <w:rPr>
          <w:rFonts w:ascii="微软雅黑" w:hAnsi="微软雅黑" w:cs="Arial" w:hint="eastAsia"/>
          <w:color w:val="000000"/>
        </w:rPr>
        <w:t>手机</w:t>
      </w:r>
      <w:r w:rsidR="00B143E0">
        <w:rPr>
          <w:rFonts w:ascii="微软雅黑" w:hAnsi="微软雅黑" w:cs="Arial" w:hint="eastAsia"/>
          <w:color w:val="000000"/>
        </w:rPr>
        <w:t>将自动重启开机</w:t>
      </w:r>
      <w:r w:rsidR="009A3069" w:rsidRPr="000C1497">
        <w:rPr>
          <w:rFonts w:ascii="微软雅黑" w:hAnsi="微软雅黑" w:cs="Arial" w:hint="eastAsia"/>
          <w:color w:val="000000"/>
        </w:rPr>
        <w:t>。</w:t>
      </w:r>
    </w:p>
    <w:p w:rsidR="004A2344" w:rsidRPr="00D84BE3" w:rsidRDefault="00D84BE3" w:rsidP="00CC364D">
      <w:r w:rsidRPr="00D84BE3">
        <w:rPr>
          <w:rFonts w:eastAsia="Times New Roman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napToGrid/>
        </w:rPr>
        <w:drawing>
          <wp:inline distT="0" distB="0" distL="0" distR="0">
            <wp:extent cx="5274310" cy="2767629"/>
            <wp:effectExtent l="19050" t="0" r="2540" b="0"/>
            <wp:docPr id="35" name="图片 17" descr="G:\18-版本升级官网版\source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18-版本升级官网版\source\13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2344" w:rsidRPr="00D84BE3" w:rsidSect="006855B6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312" w:right="1800" w:bottom="1440" w:left="1800" w:header="779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72D4" w:rsidRDefault="00AC72D4">
      <w:r>
        <w:separator/>
      </w:r>
    </w:p>
  </w:endnote>
  <w:endnote w:type="continuationSeparator" w:id="0">
    <w:p w:rsidR="00AC72D4" w:rsidRDefault="00AC72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KaiTi_GB2312">
    <w:panose1 w:val="02010609060101010101"/>
    <w:charset w:val="00"/>
    <w:family w:val="roman"/>
    <w:notTrueType/>
    <w:pitch w:val="default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3037" w:rsidRDefault="00623037">
    <w:pPr>
      <w:pStyle w:val="aa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3000"/>
      <w:gridCol w:w="2921"/>
      <w:gridCol w:w="2601"/>
    </w:tblGrid>
    <w:tr w:rsidR="00623037">
      <w:tc>
        <w:tcPr>
          <w:tcW w:w="1760" w:type="pct"/>
        </w:tcPr>
        <w:p w:rsidR="00623037" w:rsidRDefault="00AC72D4">
          <w:pPr>
            <w:pStyle w:val="aa"/>
            <w:ind w:firstLine="360"/>
          </w:pPr>
          <w:r>
            <w:fldChar w:fldCharType="begin"/>
          </w:r>
          <w:r>
            <w:instrText xml:space="preserve"> TIME \@ "yyyy-M-d" </w:instrText>
          </w:r>
          <w:r>
            <w:fldChar w:fldCharType="separate"/>
          </w:r>
          <w:r w:rsidR="005347F8">
            <w:rPr>
              <w:noProof/>
            </w:rPr>
            <w:t>2016-6-7</w:t>
          </w:r>
          <w:r>
            <w:rPr>
              <w:noProof/>
            </w:rPr>
            <w:fldChar w:fldCharType="end"/>
          </w:r>
        </w:p>
      </w:tc>
      <w:tc>
        <w:tcPr>
          <w:tcW w:w="1714" w:type="pct"/>
        </w:tcPr>
        <w:p w:rsidR="00623037" w:rsidRDefault="00623037">
          <w:pPr>
            <w:pStyle w:val="aa"/>
          </w:pPr>
          <w:r>
            <w:rPr>
              <w:rFonts w:hint="eastAsia"/>
            </w:rPr>
            <w:t>华为保密信息</w:t>
          </w:r>
          <w:r>
            <w:rPr>
              <w:rFonts w:hint="eastAsia"/>
            </w:rPr>
            <w:t>,</w:t>
          </w:r>
          <w:r>
            <w:rPr>
              <w:rFonts w:hint="eastAsia"/>
            </w:rPr>
            <w:t>未经授权禁止扩散</w:t>
          </w:r>
        </w:p>
      </w:tc>
      <w:tc>
        <w:tcPr>
          <w:tcW w:w="1527" w:type="pct"/>
        </w:tcPr>
        <w:p w:rsidR="00623037" w:rsidRDefault="00623037">
          <w:pPr>
            <w:pStyle w:val="aa"/>
            <w:ind w:firstLine="360"/>
            <w:jc w:val="right"/>
          </w:pPr>
          <w:r>
            <w:rPr>
              <w:rFonts w:hint="eastAsia"/>
            </w:rPr>
            <w:t>第</w:t>
          </w:r>
          <w:r w:rsidR="00AC72D4">
            <w:fldChar w:fldCharType="begin"/>
          </w:r>
          <w:r w:rsidR="00AC72D4">
            <w:instrText>PAGE</w:instrText>
          </w:r>
          <w:r w:rsidR="00AC72D4">
            <w:fldChar w:fldCharType="separate"/>
          </w:r>
          <w:r w:rsidR="005347F8">
            <w:rPr>
              <w:noProof/>
            </w:rPr>
            <w:t>1</w:t>
          </w:r>
          <w:r w:rsidR="00AC72D4">
            <w:rPr>
              <w:noProof/>
            </w:rPr>
            <w:fldChar w:fldCharType="end"/>
          </w:r>
          <w:r>
            <w:rPr>
              <w:rFonts w:hint="eastAsia"/>
            </w:rPr>
            <w:t>页</w:t>
          </w:r>
          <w:r>
            <w:t xml:space="preserve">, </w:t>
          </w:r>
          <w:r>
            <w:rPr>
              <w:rFonts w:hint="eastAsia"/>
            </w:rPr>
            <w:t>共</w:t>
          </w:r>
          <w:r w:rsidR="00AC72D4">
            <w:fldChar w:fldCharType="begin"/>
          </w:r>
          <w:r w:rsidR="00AC72D4">
            <w:instrText xml:space="preserve"> NUMPAGES  \* Arabic  \* MERGEFORMAT </w:instrText>
          </w:r>
          <w:r w:rsidR="00AC72D4">
            <w:fldChar w:fldCharType="separate"/>
          </w:r>
          <w:r w:rsidR="005347F8">
            <w:rPr>
              <w:noProof/>
            </w:rPr>
            <w:t>10</w:t>
          </w:r>
          <w:r w:rsidR="00AC72D4">
            <w:rPr>
              <w:noProof/>
            </w:rPr>
            <w:fldChar w:fldCharType="end"/>
          </w:r>
          <w:r>
            <w:rPr>
              <w:rFonts w:hint="eastAsia"/>
            </w:rPr>
            <w:t>页</w:t>
          </w:r>
        </w:p>
      </w:tc>
    </w:tr>
  </w:tbl>
  <w:p w:rsidR="00623037" w:rsidRDefault="00623037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3037" w:rsidRDefault="00623037">
    <w:pPr>
      <w:pStyle w:val="aa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72D4" w:rsidRDefault="00AC72D4">
      <w:r>
        <w:separator/>
      </w:r>
    </w:p>
  </w:footnote>
  <w:footnote w:type="continuationSeparator" w:id="0">
    <w:p w:rsidR="00AC72D4" w:rsidRDefault="00AC72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3037" w:rsidRDefault="00623037">
    <w:pPr>
      <w:pStyle w:val="ab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auto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842"/>
      <w:gridCol w:w="5894"/>
      <w:gridCol w:w="1684"/>
    </w:tblGrid>
    <w:tr w:rsidR="00623037" w:rsidRPr="00A55F22">
      <w:trPr>
        <w:cantSplit/>
        <w:trHeight w:hRule="exact" w:val="782"/>
      </w:trPr>
      <w:tc>
        <w:tcPr>
          <w:tcW w:w="500" w:type="pct"/>
        </w:tcPr>
        <w:p w:rsidR="00623037" w:rsidRPr="00A55F22" w:rsidRDefault="00623037">
          <w:pPr>
            <w:pStyle w:val="a8"/>
            <w:rPr>
              <w:rFonts w:ascii="微软雅黑" w:hAnsi="微软雅黑"/>
            </w:rPr>
          </w:pPr>
          <w:r w:rsidRPr="00A55F22">
            <w:rPr>
              <w:rFonts w:ascii="微软雅黑" w:hAnsi="微软雅黑"/>
              <w:noProof/>
              <w:snapToGrid/>
            </w:rPr>
            <w:drawing>
              <wp:inline distT="0" distB="0" distL="0" distR="0">
                <wp:extent cx="419100" cy="419100"/>
                <wp:effectExtent l="19050" t="0" r="0" b="0"/>
                <wp:docPr id="1" name="图片 1" descr="HW_POS_RGB_Vertic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W_POS_RGB_Vertic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623037" w:rsidRPr="00A55F22" w:rsidRDefault="00623037">
          <w:pPr>
            <w:rPr>
              <w:rFonts w:ascii="微软雅黑" w:hAnsi="微软雅黑"/>
            </w:rPr>
          </w:pPr>
        </w:p>
      </w:tc>
      <w:tc>
        <w:tcPr>
          <w:tcW w:w="3500" w:type="pct"/>
          <w:vAlign w:val="bottom"/>
        </w:tcPr>
        <w:p w:rsidR="00623037" w:rsidRPr="00D84BE3" w:rsidRDefault="00D84BE3" w:rsidP="00D84BE3">
          <w:pPr>
            <w:pStyle w:val="ab"/>
            <w:ind w:firstLine="360"/>
            <w:jc w:val="center"/>
            <w:rPr>
              <w:rFonts w:ascii="微软雅黑" w:eastAsia="微软雅黑" w:hAnsi="微软雅黑"/>
              <w:snapToGrid w:val="0"/>
              <w:sz w:val="21"/>
              <w:szCs w:val="21"/>
            </w:rPr>
          </w:pPr>
          <w:r w:rsidRPr="00E61883">
            <w:rPr>
              <w:rFonts w:ascii="微软雅黑" w:eastAsia="微软雅黑" w:hAnsi="微软雅黑" w:hint="eastAsia"/>
              <w:snapToGrid w:val="0"/>
              <w:sz w:val="21"/>
              <w:szCs w:val="21"/>
            </w:rPr>
            <w:t>版本</w:t>
          </w:r>
          <w:r w:rsidR="00E84964">
            <w:rPr>
              <w:rFonts w:ascii="微软雅黑" w:eastAsia="微软雅黑" w:hAnsi="微软雅黑" w:hint="eastAsia"/>
              <w:snapToGrid w:val="0"/>
              <w:sz w:val="21"/>
              <w:szCs w:val="21"/>
            </w:rPr>
            <w:t>升级</w:t>
          </w:r>
        </w:p>
      </w:tc>
      <w:tc>
        <w:tcPr>
          <w:tcW w:w="1000" w:type="pct"/>
          <w:vAlign w:val="bottom"/>
        </w:tcPr>
        <w:p w:rsidR="00623037" w:rsidRPr="00A55F22" w:rsidRDefault="00623037">
          <w:pPr>
            <w:pStyle w:val="ab"/>
            <w:ind w:firstLine="360"/>
            <w:rPr>
              <w:rFonts w:ascii="微软雅黑" w:eastAsia="微软雅黑" w:hAnsi="微软雅黑"/>
            </w:rPr>
          </w:pPr>
          <w:r w:rsidRPr="00A55F22">
            <w:rPr>
              <w:rFonts w:ascii="微软雅黑" w:eastAsia="微软雅黑" w:hAnsi="微软雅黑" w:hint="eastAsia"/>
            </w:rPr>
            <w:t>文档密级</w:t>
          </w:r>
        </w:p>
      </w:tc>
    </w:tr>
  </w:tbl>
  <w:p w:rsidR="00623037" w:rsidRPr="00A55F22" w:rsidRDefault="00623037">
    <w:pPr>
      <w:pStyle w:val="ab"/>
      <w:rPr>
        <w:rFonts w:ascii="微软雅黑" w:eastAsia="微软雅黑" w:hAnsi="微软雅黑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3037" w:rsidRDefault="00623037">
    <w:pPr>
      <w:pStyle w:val="ab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DC51DC"/>
    <w:multiLevelType w:val="hybridMultilevel"/>
    <w:tmpl w:val="73085C0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F416FDF"/>
    <w:multiLevelType w:val="hybridMultilevel"/>
    <w:tmpl w:val="D742A778"/>
    <w:lvl w:ilvl="0" w:tplc="A2BA291E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22D5280"/>
    <w:multiLevelType w:val="hybridMultilevel"/>
    <w:tmpl w:val="9A96D3B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6F95E3F"/>
    <w:multiLevelType w:val="hybridMultilevel"/>
    <w:tmpl w:val="D84ECC40"/>
    <w:lvl w:ilvl="0" w:tplc="8EE464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917003D"/>
    <w:multiLevelType w:val="hybridMultilevel"/>
    <w:tmpl w:val="750CC102"/>
    <w:lvl w:ilvl="0" w:tplc="8EE464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92116E0"/>
    <w:multiLevelType w:val="hybridMultilevel"/>
    <w:tmpl w:val="DA824A08"/>
    <w:lvl w:ilvl="0" w:tplc="0A827DCE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F3530AD"/>
    <w:multiLevelType w:val="hybridMultilevel"/>
    <w:tmpl w:val="1EB4402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1B80EA2"/>
    <w:multiLevelType w:val="hybridMultilevel"/>
    <w:tmpl w:val="0B84396E"/>
    <w:lvl w:ilvl="0" w:tplc="FBB2620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9650D51"/>
    <w:multiLevelType w:val="hybridMultilevel"/>
    <w:tmpl w:val="C1B6FAE0"/>
    <w:lvl w:ilvl="0" w:tplc="923ED1C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10" w15:restartNumberingAfterBreak="0">
    <w:nsid w:val="51112F74"/>
    <w:multiLevelType w:val="hybridMultilevel"/>
    <w:tmpl w:val="A790DF04"/>
    <w:lvl w:ilvl="0" w:tplc="642423C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510023D"/>
    <w:multiLevelType w:val="hybridMultilevel"/>
    <w:tmpl w:val="1048029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5883756E"/>
    <w:multiLevelType w:val="hybridMultilevel"/>
    <w:tmpl w:val="750CC102"/>
    <w:lvl w:ilvl="0" w:tplc="8EE464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5A9377E0"/>
    <w:multiLevelType w:val="hybridMultilevel"/>
    <w:tmpl w:val="A3128FD2"/>
    <w:lvl w:ilvl="0" w:tplc="65D2904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3546429"/>
    <w:multiLevelType w:val="multilevel"/>
    <w:tmpl w:val="28DE1C7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718"/>
        </w:tabs>
        <w:ind w:left="718" w:hanging="576"/>
      </w:pPr>
      <w:rPr>
        <w:rFonts w:ascii="Arial" w:hAnsi="Arial" w:hint="eastAsia"/>
        <w:b w:val="0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5" w15:restartNumberingAfterBreak="0">
    <w:nsid w:val="67F32806"/>
    <w:multiLevelType w:val="hybridMultilevel"/>
    <w:tmpl w:val="4320A0E0"/>
    <w:lvl w:ilvl="0" w:tplc="90F232F4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7043158A"/>
    <w:multiLevelType w:val="hybridMultilevel"/>
    <w:tmpl w:val="D84ECC40"/>
    <w:lvl w:ilvl="0" w:tplc="8EE464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70B81DB4"/>
    <w:multiLevelType w:val="hybridMultilevel"/>
    <w:tmpl w:val="A3128FD2"/>
    <w:lvl w:ilvl="0" w:tplc="65D2904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</w:num>
  <w:num w:numId="3">
    <w:abstractNumId w:val="14"/>
  </w:num>
  <w:num w:numId="4">
    <w:abstractNumId w:val="2"/>
  </w:num>
  <w:num w:numId="5">
    <w:abstractNumId w:val="14"/>
  </w:num>
  <w:num w:numId="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</w:num>
  <w:num w:numId="9">
    <w:abstractNumId w:val="6"/>
  </w:num>
  <w:num w:numId="10">
    <w:abstractNumId w:val="1"/>
  </w:num>
  <w:num w:numId="11">
    <w:abstractNumId w:val="11"/>
  </w:num>
  <w:num w:numId="12">
    <w:abstractNumId w:val="8"/>
  </w:num>
  <w:num w:numId="13">
    <w:abstractNumId w:val="10"/>
  </w:num>
  <w:num w:numId="14">
    <w:abstractNumId w:val="7"/>
  </w:num>
  <w:num w:numId="15">
    <w:abstractNumId w:val="5"/>
  </w:num>
  <w:num w:numId="16">
    <w:abstractNumId w:val="15"/>
  </w:num>
  <w:num w:numId="17">
    <w:abstractNumId w:val="16"/>
  </w:num>
  <w:num w:numId="18">
    <w:abstractNumId w:val="17"/>
  </w:num>
  <w:num w:numId="19">
    <w:abstractNumId w:val="4"/>
  </w:num>
  <w:num w:numId="20">
    <w:abstractNumId w:val="3"/>
  </w:num>
  <w:num w:numId="21">
    <w:abstractNumId w:val="13"/>
  </w:num>
  <w:num w:numId="22">
    <w:abstractNumId w:val="1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D176C"/>
    <w:rsid w:val="0000257A"/>
    <w:rsid w:val="00011761"/>
    <w:rsid w:val="00012275"/>
    <w:rsid w:val="00013103"/>
    <w:rsid w:val="00016CFD"/>
    <w:rsid w:val="00034875"/>
    <w:rsid w:val="0003735B"/>
    <w:rsid w:val="00052DAF"/>
    <w:rsid w:val="00055059"/>
    <w:rsid w:val="00055BBB"/>
    <w:rsid w:val="00062199"/>
    <w:rsid w:val="00075D68"/>
    <w:rsid w:val="00095263"/>
    <w:rsid w:val="000B009C"/>
    <w:rsid w:val="000B06AA"/>
    <w:rsid w:val="000B561D"/>
    <w:rsid w:val="000C117E"/>
    <w:rsid w:val="000C1778"/>
    <w:rsid w:val="000E7688"/>
    <w:rsid w:val="000F14AE"/>
    <w:rsid w:val="000F3264"/>
    <w:rsid w:val="00102E95"/>
    <w:rsid w:val="00122422"/>
    <w:rsid w:val="001256F8"/>
    <w:rsid w:val="00131284"/>
    <w:rsid w:val="001365EF"/>
    <w:rsid w:val="00142D50"/>
    <w:rsid w:val="00152CEA"/>
    <w:rsid w:val="00162B35"/>
    <w:rsid w:val="00165EF3"/>
    <w:rsid w:val="0017053F"/>
    <w:rsid w:val="0017695F"/>
    <w:rsid w:val="00180AAA"/>
    <w:rsid w:val="00181EA1"/>
    <w:rsid w:val="001911D2"/>
    <w:rsid w:val="0019356F"/>
    <w:rsid w:val="00193D56"/>
    <w:rsid w:val="00196BE0"/>
    <w:rsid w:val="001B0F3C"/>
    <w:rsid w:val="001B30C5"/>
    <w:rsid w:val="001E1A3D"/>
    <w:rsid w:val="001E2DA4"/>
    <w:rsid w:val="001F25A5"/>
    <w:rsid w:val="001F3CAA"/>
    <w:rsid w:val="00204406"/>
    <w:rsid w:val="00211592"/>
    <w:rsid w:val="00220F30"/>
    <w:rsid w:val="00231527"/>
    <w:rsid w:val="00235AB8"/>
    <w:rsid w:val="00252CEA"/>
    <w:rsid w:val="0025344C"/>
    <w:rsid w:val="002650C6"/>
    <w:rsid w:val="00271B45"/>
    <w:rsid w:val="00274575"/>
    <w:rsid w:val="0027734F"/>
    <w:rsid w:val="0029761E"/>
    <w:rsid w:val="00297F13"/>
    <w:rsid w:val="002A0A8B"/>
    <w:rsid w:val="002B21C5"/>
    <w:rsid w:val="002C008D"/>
    <w:rsid w:val="002C12C7"/>
    <w:rsid w:val="002C7A67"/>
    <w:rsid w:val="002D0CD8"/>
    <w:rsid w:val="002D3765"/>
    <w:rsid w:val="002D5242"/>
    <w:rsid w:val="002D6086"/>
    <w:rsid w:val="002D753A"/>
    <w:rsid w:val="002E52AF"/>
    <w:rsid w:val="002F7871"/>
    <w:rsid w:val="0031650F"/>
    <w:rsid w:val="00321BB1"/>
    <w:rsid w:val="00322378"/>
    <w:rsid w:val="003270DF"/>
    <w:rsid w:val="003304EA"/>
    <w:rsid w:val="00344B49"/>
    <w:rsid w:val="00344BEF"/>
    <w:rsid w:val="00346865"/>
    <w:rsid w:val="00356EB4"/>
    <w:rsid w:val="00364976"/>
    <w:rsid w:val="003661A5"/>
    <w:rsid w:val="00370D98"/>
    <w:rsid w:val="00371460"/>
    <w:rsid w:val="00396266"/>
    <w:rsid w:val="003A12FF"/>
    <w:rsid w:val="003A7FC7"/>
    <w:rsid w:val="003B3929"/>
    <w:rsid w:val="003B4F6A"/>
    <w:rsid w:val="003C2A1A"/>
    <w:rsid w:val="003E3D81"/>
    <w:rsid w:val="003E4CB1"/>
    <w:rsid w:val="003E6845"/>
    <w:rsid w:val="00400B5C"/>
    <w:rsid w:val="00424233"/>
    <w:rsid w:val="004351B2"/>
    <w:rsid w:val="00440EC7"/>
    <w:rsid w:val="004422D5"/>
    <w:rsid w:val="00457E9C"/>
    <w:rsid w:val="00460AEA"/>
    <w:rsid w:val="00461116"/>
    <w:rsid w:val="0046331A"/>
    <w:rsid w:val="0046359E"/>
    <w:rsid w:val="00471472"/>
    <w:rsid w:val="00474360"/>
    <w:rsid w:val="004800EE"/>
    <w:rsid w:val="0049323D"/>
    <w:rsid w:val="004A19ED"/>
    <w:rsid w:val="004A1E66"/>
    <w:rsid w:val="004A2344"/>
    <w:rsid w:val="004A3736"/>
    <w:rsid w:val="004B083F"/>
    <w:rsid w:val="004B2516"/>
    <w:rsid w:val="004B3273"/>
    <w:rsid w:val="004B7A0F"/>
    <w:rsid w:val="004D4BBD"/>
    <w:rsid w:val="004E4B03"/>
    <w:rsid w:val="004F10CA"/>
    <w:rsid w:val="0050138D"/>
    <w:rsid w:val="00503E2A"/>
    <w:rsid w:val="00504B8D"/>
    <w:rsid w:val="005240D5"/>
    <w:rsid w:val="0053206A"/>
    <w:rsid w:val="005347F8"/>
    <w:rsid w:val="0053552A"/>
    <w:rsid w:val="00536D92"/>
    <w:rsid w:val="00540D26"/>
    <w:rsid w:val="005462A8"/>
    <w:rsid w:val="00562C50"/>
    <w:rsid w:val="005654C1"/>
    <w:rsid w:val="00572C32"/>
    <w:rsid w:val="005740A5"/>
    <w:rsid w:val="00575481"/>
    <w:rsid w:val="00580A79"/>
    <w:rsid w:val="00581A38"/>
    <w:rsid w:val="00585F63"/>
    <w:rsid w:val="005A0ADC"/>
    <w:rsid w:val="005A1C84"/>
    <w:rsid w:val="005A3C3B"/>
    <w:rsid w:val="005A4CC5"/>
    <w:rsid w:val="005A7362"/>
    <w:rsid w:val="005B30A9"/>
    <w:rsid w:val="005B440B"/>
    <w:rsid w:val="005B676D"/>
    <w:rsid w:val="005B6C04"/>
    <w:rsid w:val="005B7C19"/>
    <w:rsid w:val="005C633D"/>
    <w:rsid w:val="005C6DA5"/>
    <w:rsid w:val="005D4E75"/>
    <w:rsid w:val="005E23FD"/>
    <w:rsid w:val="005E4F65"/>
    <w:rsid w:val="005E75B5"/>
    <w:rsid w:val="005F1808"/>
    <w:rsid w:val="00602C74"/>
    <w:rsid w:val="00605E28"/>
    <w:rsid w:val="00611350"/>
    <w:rsid w:val="0061344B"/>
    <w:rsid w:val="006179CC"/>
    <w:rsid w:val="00622DE0"/>
    <w:rsid w:val="00623037"/>
    <w:rsid w:val="00630B1D"/>
    <w:rsid w:val="006414A4"/>
    <w:rsid w:val="00643AFE"/>
    <w:rsid w:val="0064530B"/>
    <w:rsid w:val="00652EF5"/>
    <w:rsid w:val="00667BAD"/>
    <w:rsid w:val="006806FD"/>
    <w:rsid w:val="006815B8"/>
    <w:rsid w:val="00684F04"/>
    <w:rsid w:val="006855B6"/>
    <w:rsid w:val="00686990"/>
    <w:rsid w:val="006A318C"/>
    <w:rsid w:val="006A3595"/>
    <w:rsid w:val="006A7C18"/>
    <w:rsid w:val="006B4D09"/>
    <w:rsid w:val="006D16D2"/>
    <w:rsid w:val="006D2DCD"/>
    <w:rsid w:val="006E5749"/>
    <w:rsid w:val="006E7007"/>
    <w:rsid w:val="006F51C9"/>
    <w:rsid w:val="00710320"/>
    <w:rsid w:val="00714D36"/>
    <w:rsid w:val="00715367"/>
    <w:rsid w:val="007157C9"/>
    <w:rsid w:val="00721FDF"/>
    <w:rsid w:val="00731C3F"/>
    <w:rsid w:val="00737A57"/>
    <w:rsid w:val="00743B1D"/>
    <w:rsid w:val="007516C2"/>
    <w:rsid w:val="00756E85"/>
    <w:rsid w:val="00760B9B"/>
    <w:rsid w:val="00763D40"/>
    <w:rsid w:val="00766FBE"/>
    <w:rsid w:val="00773CFE"/>
    <w:rsid w:val="00774C07"/>
    <w:rsid w:val="00781F1C"/>
    <w:rsid w:val="00791C2E"/>
    <w:rsid w:val="00795B9C"/>
    <w:rsid w:val="00797082"/>
    <w:rsid w:val="007A1784"/>
    <w:rsid w:val="007A7173"/>
    <w:rsid w:val="007B097E"/>
    <w:rsid w:val="007B17C5"/>
    <w:rsid w:val="007C508A"/>
    <w:rsid w:val="007D735A"/>
    <w:rsid w:val="007F1117"/>
    <w:rsid w:val="00801DBB"/>
    <w:rsid w:val="008124C3"/>
    <w:rsid w:val="008233CC"/>
    <w:rsid w:val="00834BE9"/>
    <w:rsid w:val="00841356"/>
    <w:rsid w:val="00841A05"/>
    <w:rsid w:val="00842DE1"/>
    <w:rsid w:val="0084458F"/>
    <w:rsid w:val="008548F9"/>
    <w:rsid w:val="00861FC2"/>
    <w:rsid w:val="0087558B"/>
    <w:rsid w:val="00877DF6"/>
    <w:rsid w:val="00880F70"/>
    <w:rsid w:val="00882EF9"/>
    <w:rsid w:val="00892E64"/>
    <w:rsid w:val="00892EEC"/>
    <w:rsid w:val="008B2F39"/>
    <w:rsid w:val="008B6EE3"/>
    <w:rsid w:val="008C0AC7"/>
    <w:rsid w:val="008C1E5D"/>
    <w:rsid w:val="008C2C41"/>
    <w:rsid w:val="008C4597"/>
    <w:rsid w:val="008C57C8"/>
    <w:rsid w:val="008D30EB"/>
    <w:rsid w:val="008D3C46"/>
    <w:rsid w:val="008D6272"/>
    <w:rsid w:val="008E7561"/>
    <w:rsid w:val="008F14CB"/>
    <w:rsid w:val="0092356E"/>
    <w:rsid w:val="0092360A"/>
    <w:rsid w:val="00947746"/>
    <w:rsid w:val="009548F9"/>
    <w:rsid w:val="00970DBF"/>
    <w:rsid w:val="009807E7"/>
    <w:rsid w:val="00990B76"/>
    <w:rsid w:val="009A3069"/>
    <w:rsid w:val="009B1C78"/>
    <w:rsid w:val="009B5403"/>
    <w:rsid w:val="009C1C27"/>
    <w:rsid w:val="009D714F"/>
    <w:rsid w:val="009E006A"/>
    <w:rsid w:val="009F6BEB"/>
    <w:rsid w:val="00A23FF9"/>
    <w:rsid w:val="00A30436"/>
    <w:rsid w:val="00A325F9"/>
    <w:rsid w:val="00A3460B"/>
    <w:rsid w:val="00A352E6"/>
    <w:rsid w:val="00A42FAF"/>
    <w:rsid w:val="00A520A6"/>
    <w:rsid w:val="00A55F22"/>
    <w:rsid w:val="00A57D64"/>
    <w:rsid w:val="00A62A30"/>
    <w:rsid w:val="00A70D4A"/>
    <w:rsid w:val="00A73E57"/>
    <w:rsid w:val="00A77661"/>
    <w:rsid w:val="00A82E96"/>
    <w:rsid w:val="00A84CBB"/>
    <w:rsid w:val="00A84F8A"/>
    <w:rsid w:val="00A86C53"/>
    <w:rsid w:val="00A949AE"/>
    <w:rsid w:val="00AB67BC"/>
    <w:rsid w:val="00AC26B7"/>
    <w:rsid w:val="00AC72D4"/>
    <w:rsid w:val="00AD11B7"/>
    <w:rsid w:val="00AE6C7F"/>
    <w:rsid w:val="00AF681D"/>
    <w:rsid w:val="00B00ACC"/>
    <w:rsid w:val="00B143E0"/>
    <w:rsid w:val="00B255AB"/>
    <w:rsid w:val="00B40C56"/>
    <w:rsid w:val="00B43603"/>
    <w:rsid w:val="00B44D76"/>
    <w:rsid w:val="00B533E8"/>
    <w:rsid w:val="00B57314"/>
    <w:rsid w:val="00B83494"/>
    <w:rsid w:val="00B8419D"/>
    <w:rsid w:val="00B95DC5"/>
    <w:rsid w:val="00BA373B"/>
    <w:rsid w:val="00BC45F5"/>
    <w:rsid w:val="00BC52A8"/>
    <w:rsid w:val="00BC59D7"/>
    <w:rsid w:val="00BD18CD"/>
    <w:rsid w:val="00BD50D6"/>
    <w:rsid w:val="00BD5C70"/>
    <w:rsid w:val="00BD6DEF"/>
    <w:rsid w:val="00BE0EB6"/>
    <w:rsid w:val="00BE1E59"/>
    <w:rsid w:val="00BE70D4"/>
    <w:rsid w:val="00BF01C0"/>
    <w:rsid w:val="00C042BF"/>
    <w:rsid w:val="00C14FB7"/>
    <w:rsid w:val="00C30E33"/>
    <w:rsid w:val="00C567EA"/>
    <w:rsid w:val="00C62576"/>
    <w:rsid w:val="00C666C4"/>
    <w:rsid w:val="00C75E52"/>
    <w:rsid w:val="00C8128D"/>
    <w:rsid w:val="00C839D3"/>
    <w:rsid w:val="00C84A9D"/>
    <w:rsid w:val="00C84E63"/>
    <w:rsid w:val="00C904F5"/>
    <w:rsid w:val="00C91F80"/>
    <w:rsid w:val="00CA4348"/>
    <w:rsid w:val="00CB1D2C"/>
    <w:rsid w:val="00CB1FEB"/>
    <w:rsid w:val="00CB3E61"/>
    <w:rsid w:val="00CB53FF"/>
    <w:rsid w:val="00CB54F4"/>
    <w:rsid w:val="00CC1AD5"/>
    <w:rsid w:val="00CC364D"/>
    <w:rsid w:val="00CD1985"/>
    <w:rsid w:val="00CD1ED7"/>
    <w:rsid w:val="00CD2DE6"/>
    <w:rsid w:val="00CD2FD5"/>
    <w:rsid w:val="00CD4189"/>
    <w:rsid w:val="00CD7B7B"/>
    <w:rsid w:val="00CE5702"/>
    <w:rsid w:val="00CF6955"/>
    <w:rsid w:val="00D061F8"/>
    <w:rsid w:val="00D0636B"/>
    <w:rsid w:val="00D079BA"/>
    <w:rsid w:val="00D1489C"/>
    <w:rsid w:val="00D22177"/>
    <w:rsid w:val="00D26BE2"/>
    <w:rsid w:val="00D275A0"/>
    <w:rsid w:val="00D279B6"/>
    <w:rsid w:val="00D336DA"/>
    <w:rsid w:val="00D344BA"/>
    <w:rsid w:val="00D35EDD"/>
    <w:rsid w:val="00D36581"/>
    <w:rsid w:val="00D43BE1"/>
    <w:rsid w:val="00D5187D"/>
    <w:rsid w:val="00D67E19"/>
    <w:rsid w:val="00D741D4"/>
    <w:rsid w:val="00D811CB"/>
    <w:rsid w:val="00D83783"/>
    <w:rsid w:val="00D84BE3"/>
    <w:rsid w:val="00D87751"/>
    <w:rsid w:val="00D962F4"/>
    <w:rsid w:val="00DA319A"/>
    <w:rsid w:val="00DA389F"/>
    <w:rsid w:val="00DB1324"/>
    <w:rsid w:val="00DC1FFF"/>
    <w:rsid w:val="00DD1337"/>
    <w:rsid w:val="00DD176C"/>
    <w:rsid w:val="00DE2E7E"/>
    <w:rsid w:val="00DF4F1F"/>
    <w:rsid w:val="00DF5AD4"/>
    <w:rsid w:val="00DF6045"/>
    <w:rsid w:val="00E052B6"/>
    <w:rsid w:val="00E060EC"/>
    <w:rsid w:val="00E13F34"/>
    <w:rsid w:val="00E210B8"/>
    <w:rsid w:val="00E2498A"/>
    <w:rsid w:val="00E25E21"/>
    <w:rsid w:val="00E372EC"/>
    <w:rsid w:val="00E40D6A"/>
    <w:rsid w:val="00E4108C"/>
    <w:rsid w:val="00E44B64"/>
    <w:rsid w:val="00E457F4"/>
    <w:rsid w:val="00E51C55"/>
    <w:rsid w:val="00E60BD0"/>
    <w:rsid w:val="00E61883"/>
    <w:rsid w:val="00E667CA"/>
    <w:rsid w:val="00E7078F"/>
    <w:rsid w:val="00E8052E"/>
    <w:rsid w:val="00E84964"/>
    <w:rsid w:val="00E95E08"/>
    <w:rsid w:val="00E974CC"/>
    <w:rsid w:val="00EA2B94"/>
    <w:rsid w:val="00EA4ED8"/>
    <w:rsid w:val="00EB6C5F"/>
    <w:rsid w:val="00EC1512"/>
    <w:rsid w:val="00EC23A5"/>
    <w:rsid w:val="00ED3DD5"/>
    <w:rsid w:val="00ED5FE5"/>
    <w:rsid w:val="00EE4C0B"/>
    <w:rsid w:val="00EE4F5C"/>
    <w:rsid w:val="00EE6256"/>
    <w:rsid w:val="00EE71E0"/>
    <w:rsid w:val="00EE7211"/>
    <w:rsid w:val="00EF3D1A"/>
    <w:rsid w:val="00F027F0"/>
    <w:rsid w:val="00F10602"/>
    <w:rsid w:val="00F13177"/>
    <w:rsid w:val="00F21402"/>
    <w:rsid w:val="00F21593"/>
    <w:rsid w:val="00F269BF"/>
    <w:rsid w:val="00F27743"/>
    <w:rsid w:val="00F30A29"/>
    <w:rsid w:val="00F30B70"/>
    <w:rsid w:val="00F36C53"/>
    <w:rsid w:val="00F42C08"/>
    <w:rsid w:val="00F450FF"/>
    <w:rsid w:val="00F51276"/>
    <w:rsid w:val="00F61198"/>
    <w:rsid w:val="00F63720"/>
    <w:rsid w:val="00F665A0"/>
    <w:rsid w:val="00F92275"/>
    <w:rsid w:val="00F929B9"/>
    <w:rsid w:val="00F94628"/>
    <w:rsid w:val="00F95504"/>
    <w:rsid w:val="00F96C19"/>
    <w:rsid w:val="00FA52C8"/>
    <w:rsid w:val="00FB2F14"/>
    <w:rsid w:val="00FB67A2"/>
    <w:rsid w:val="00FC1C0E"/>
    <w:rsid w:val="00FC4C88"/>
    <w:rsid w:val="00FE0884"/>
    <w:rsid w:val="00FE0AD8"/>
    <w:rsid w:val="00FE7354"/>
    <w:rsid w:val="00FF3DBD"/>
    <w:rsid w:val="00FF7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7D047C46-C271-4CDA-9AFD-B03229729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6E5749"/>
    <w:pPr>
      <w:widowControl w:val="0"/>
      <w:autoSpaceDE w:val="0"/>
      <w:autoSpaceDN w:val="0"/>
      <w:adjustRightInd w:val="0"/>
      <w:spacing w:line="360" w:lineRule="auto"/>
    </w:pPr>
    <w:rPr>
      <w:rFonts w:ascii="Arial" w:eastAsia="微软雅黑" w:hAnsi="Arial"/>
      <w:snapToGrid w:val="0"/>
      <w:sz w:val="21"/>
      <w:szCs w:val="21"/>
    </w:rPr>
  </w:style>
  <w:style w:type="paragraph" w:styleId="1">
    <w:name w:val="heading 1"/>
    <w:next w:val="2"/>
    <w:qFormat/>
    <w:rsid w:val="006855B6"/>
    <w:pPr>
      <w:keepNext/>
      <w:numPr>
        <w:numId w:val="3"/>
      </w:numPr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next w:val="a1"/>
    <w:qFormat/>
    <w:rsid w:val="006855B6"/>
    <w:pPr>
      <w:keepNext/>
      <w:numPr>
        <w:ilvl w:val="1"/>
        <w:numId w:val="3"/>
      </w:numPr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rsid w:val="006855B6"/>
    <w:pPr>
      <w:keepNext/>
      <w:keepLines/>
      <w:numPr>
        <w:ilvl w:val="2"/>
        <w:numId w:val="3"/>
      </w:numPr>
      <w:autoSpaceDE/>
      <w:autoSpaceDN/>
      <w:adjustRightInd/>
      <w:spacing w:before="260" w:after="260" w:line="416" w:lineRule="auto"/>
      <w:jc w:val="both"/>
      <w:outlineLvl w:val="2"/>
    </w:pPr>
    <w:rPr>
      <w:rFonts w:eastAsia="黑体"/>
      <w:bCs/>
      <w:kern w:val="2"/>
      <w:sz w:val="24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rsid w:val="006855B6"/>
    <w:pPr>
      <w:keepLines/>
      <w:numPr>
        <w:ilvl w:val="8"/>
        <w:numId w:val="1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rsid w:val="006855B6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rsid w:val="006855B6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rsid w:val="006855B6"/>
    <w:pPr>
      <w:jc w:val="both"/>
    </w:pPr>
    <w:rPr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</w:style>
  <w:style w:type="paragraph" w:customStyle="1" w:styleId="a">
    <w:name w:val="插图题注"/>
    <w:next w:val="a1"/>
    <w:rsid w:val="006855B6"/>
    <w:pPr>
      <w:numPr>
        <w:ilvl w:val="7"/>
        <w:numId w:val="1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rsid w:val="006855B6"/>
    <w:pPr>
      <w:keepNext/>
      <w:widowControl/>
      <w:spacing w:before="80" w:after="80"/>
      <w:jc w:val="center"/>
    </w:pPr>
  </w:style>
  <w:style w:type="paragraph" w:customStyle="1" w:styleId="a9">
    <w:name w:val="文档标题"/>
    <w:basedOn w:val="a1"/>
    <w:rsid w:val="006855B6"/>
    <w:pPr>
      <w:tabs>
        <w:tab w:val="left" w:pos="0"/>
      </w:tabs>
      <w:spacing w:before="300" w:after="300"/>
      <w:jc w:val="center"/>
    </w:pPr>
    <w:rPr>
      <w:rFonts w:eastAsia="黑体"/>
      <w:sz w:val="36"/>
      <w:szCs w:val="36"/>
    </w:rPr>
  </w:style>
  <w:style w:type="paragraph" w:styleId="aa">
    <w:name w:val="footer"/>
    <w:rsid w:val="006855B6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rsid w:val="006855B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  <w:rsid w:val="006855B6"/>
  </w:style>
  <w:style w:type="paragraph" w:customStyle="1" w:styleId="ad">
    <w:name w:val="注示头"/>
    <w:basedOn w:val="a1"/>
    <w:rsid w:val="006855B6"/>
    <w:pPr>
      <w:pBdr>
        <w:top w:val="single" w:sz="4" w:space="1" w:color="000000"/>
      </w:pBdr>
      <w:jc w:val="both"/>
    </w:pPr>
    <w:rPr>
      <w:rFonts w:eastAsia="黑体"/>
      <w:sz w:val="18"/>
    </w:rPr>
  </w:style>
  <w:style w:type="paragraph" w:customStyle="1" w:styleId="ae">
    <w:name w:val="注示文本"/>
    <w:basedOn w:val="a1"/>
    <w:rsid w:val="006855B6"/>
    <w:pPr>
      <w:pBdr>
        <w:bottom w:val="single" w:sz="4" w:space="1" w:color="000000"/>
      </w:pBdr>
      <w:ind w:firstLine="360"/>
      <w:jc w:val="both"/>
    </w:pPr>
    <w:rPr>
      <w:rFonts w:eastAsia="KaiTi_GB2312"/>
      <w:sz w:val="18"/>
      <w:szCs w:val="18"/>
    </w:rPr>
  </w:style>
  <w:style w:type="paragraph" w:customStyle="1" w:styleId="af">
    <w:name w:val="编写建议"/>
    <w:basedOn w:val="a1"/>
    <w:rsid w:val="006855B6"/>
    <w:pPr>
      <w:ind w:firstLine="420"/>
    </w:pPr>
    <w:rPr>
      <w:rFonts w:cs="Arial"/>
      <w:i/>
      <w:color w:val="0000FF"/>
    </w:rPr>
  </w:style>
  <w:style w:type="table" w:styleId="af0">
    <w:name w:val="Table Grid"/>
    <w:basedOn w:val="a3"/>
    <w:rsid w:val="006855B6"/>
    <w:pPr>
      <w:widowControl w:val="0"/>
      <w:autoSpaceDE w:val="0"/>
      <w:autoSpaceDN w:val="0"/>
      <w:adjustRightInd w:val="0"/>
      <w:spacing w:line="36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1">
    <w:name w:val="样式一"/>
    <w:basedOn w:val="a2"/>
    <w:rsid w:val="006855B6"/>
    <w:rPr>
      <w:rFonts w:ascii="宋体" w:hAnsi="宋体"/>
      <w:b/>
      <w:bCs/>
      <w:color w:val="000000"/>
      <w:sz w:val="36"/>
    </w:rPr>
  </w:style>
  <w:style w:type="character" w:customStyle="1" w:styleId="af2">
    <w:name w:val="样式二"/>
    <w:basedOn w:val="af1"/>
    <w:rsid w:val="006855B6"/>
    <w:rPr>
      <w:rFonts w:ascii="宋体" w:hAnsi="宋体"/>
      <w:b/>
      <w:bCs/>
      <w:color w:val="000000"/>
      <w:sz w:val="36"/>
    </w:rPr>
  </w:style>
  <w:style w:type="paragraph" w:styleId="af3">
    <w:name w:val="Balloon Text"/>
    <w:basedOn w:val="a1"/>
    <w:link w:val="Char"/>
    <w:rsid w:val="006855B6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2"/>
    <w:link w:val="af3"/>
    <w:rsid w:val="006855B6"/>
    <w:rPr>
      <w:snapToGrid w:val="0"/>
      <w:sz w:val="18"/>
      <w:szCs w:val="18"/>
    </w:rPr>
  </w:style>
  <w:style w:type="paragraph" w:styleId="af4">
    <w:name w:val="List Paragraph"/>
    <w:basedOn w:val="a1"/>
    <w:uiPriority w:val="34"/>
    <w:qFormat/>
    <w:rsid w:val="0025344C"/>
    <w:pPr>
      <w:autoSpaceDE/>
      <w:autoSpaceDN/>
      <w:adjustRightInd/>
      <w:spacing w:line="240" w:lineRule="auto"/>
      <w:ind w:firstLineChars="200" w:firstLine="420"/>
      <w:jc w:val="both"/>
    </w:pPr>
    <w:rPr>
      <w:rFonts w:cstheme="minorBidi"/>
      <w:snapToGrid/>
      <w:kern w:val="2"/>
      <w:szCs w:val="22"/>
    </w:rPr>
  </w:style>
  <w:style w:type="paragraph" w:customStyle="1" w:styleId="NotesHeading">
    <w:name w:val="Notes Heading"/>
    <w:basedOn w:val="a1"/>
    <w:rsid w:val="00181EA1"/>
    <w:pPr>
      <w:keepNext/>
      <w:widowControl/>
      <w:topLinePunct/>
      <w:autoSpaceDE/>
      <w:autoSpaceDN/>
      <w:snapToGrid w:val="0"/>
      <w:spacing w:before="80" w:after="40" w:line="240" w:lineRule="atLeast"/>
      <w:ind w:left="1701"/>
    </w:pPr>
    <w:rPr>
      <w:rFonts w:ascii="Book Antiqua" w:eastAsia="黑体" w:hAnsi="Book Antiqua" w:cs="Arial"/>
      <w:bCs/>
      <w:noProof/>
      <w:snapToGrid/>
      <w:kern w:val="2"/>
      <w:position w:val="-6"/>
      <w:sz w:val="18"/>
      <w:szCs w:val="18"/>
    </w:rPr>
  </w:style>
  <w:style w:type="paragraph" w:customStyle="1" w:styleId="NotesText">
    <w:name w:val="Notes Text"/>
    <w:basedOn w:val="a1"/>
    <w:rsid w:val="00181EA1"/>
    <w:pPr>
      <w:keepNext/>
      <w:keepLines/>
      <w:widowControl/>
      <w:topLinePunct/>
      <w:autoSpaceDE/>
      <w:autoSpaceDN/>
      <w:snapToGrid w:val="0"/>
      <w:spacing w:before="40" w:after="80" w:line="200" w:lineRule="atLeast"/>
      <w:ind w:left="2075"/>
    </w:pPr>
    <w:rPr>
      <w:rFonts w:eastAsia="KaiTi_GB2312" w:cs="Arial"/>
      <w:iCs/>
      <w:snapToGrid/>
      <w:kern w:val="2"/>
      <w:sz w:val="18"/>
      <w:szCs w:val="18"/>
    </w:rPr>
  </w:style>
  <w:style w:type="paragraph" w:styleId="TOC">
    <w:name w:val="TOC Heading"/>
    <w:basedOn w:val="1"/>
    <w:next w:val="a1"/>
    <w:uiPriority w:val="39"/>
    <w:semiHidden/>
    <w:unhideWhenUsed/>
    <w:qFormat/>
    <w:rsid w:val="00181EA1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10">
    <w:name w:val="toc 1"/>
    <w:basedOn w:val="a1"/>
    <w:next w:val="a1"/>
    <w:autoRedefine/>
    <w:uiPriority w:val="39"/>
    <w:rsid w:val="00181EA1"/>
  </w:style>
  <w:style w:type="paragraph" w:styleId="20">
    <w:name w:val="toc 2"/>
    <w:basedOn w:val="a1"/>
    <w:next w:val="a1"/>
    <w:autoRedefine/>
    <w:uiPriority w:val="39"/>
    <w:rsid w:val="00181EA1"/>
    <w:pPr>
      <w:ind w:leftChars="200" w:left="420"/>
    </w:pPr>
  </w:style>
  <w:style w:type="character" w:styleId="af5">
    <w:name w:val="Hyperlink"/>
    <w:basedOn w:val="a2"/>
    <w:uiPriority w:val="99"/>
    <w:unhideWhenUsed/>
    <w:rsid w:val="00181EA1"/>
    <w:rPr>
      <w:color w:val="0000FF" w:themeColor="hyperlink"/>
      <w:u w:val="single"/>
    </w:rPr>
  </w:style>
  <w:style w:type="paragraph" w:styleId="af6">
    <w:name w:val="caption"/>
    <w:basedOn w:val="a1"/>
    <w:next w:val="a1"/>
    <w:semiHidden/>
    <w:unhideWhenUsed/>
    <w:qFormat/>
    <w:rsid w:val="00A70D4A"/>
    <w:rPr>
      <w:rFonts w:asciiTheme="majorHAnsi" w:eastAsia="黑体" w:hAnsiTheme="majorHAnsi" w:cstheme="majorBidi"/>
      <w:sz w:val="20"/>
      <w:szCs w:val="20"/>
    </w:rPr>
  </w:style>
  <w:style w:type="paragraph" w:customStyle="1" w:styleId="af7">
    <w:name w:val="图表样式"/>
    <w:basedOn w:val="a8"/>
    <w:qFormat/>
    <w:rsid w:val="00A70D4A"/>
  </w:style>
  <w:style w:type="character" w:styleId="af8">
    <w:name w:val="annotation reference"/>
    <w:basedOn w:val="a2"/>
    <w:rsid w:val="009548F9"/>
    <w:rPr>
      <w:sz w:val="21"/>
      <w:szCs w:val="21"/>
    </w:rPr>
  </w:style>
  <w:style w:type="paragraph" w:styleId="af9">
    <w:name w:val="annotation text"/>
    <w:basedOn w:val="a1"/>
    <w:link w:val="Char0"/>
    <w:rsid w:val="009548F9"/>
  </w:style>
  <w:style w:type="character" w:customStyle="1" w:styleId="Char0">
    <w:name w:val="批注文字 Char"/>
    <w:basedOn w:val="a2"/>
    <w:link w:val="af9"/>
    <w:rsid w:val="009548F9"/>
    <w:rPr>
      <w:snapToGrid w:val="0"/>
      <w:sz w:val="21"/>
      <w:szCs w:val="21"/>
    </w:rPr>
  </w:style>
  <w:style w:type="paragraph" w:styleId="afa">
    <w:name w:val="annotation subject"/>
    <w:basedOn w:val="af9"/>
    <w:next w:val="af9"/>
    <w:link w:val="Char1"/>
    <w:rsid w:val="009548F9"/>
    <w:rPr>
      <w:b/>
      <w:bCs/>
    </w:rPr>
  </w:style>
  <w:style w:type="character" w:customStyle="1" w:styleId="Char1">
    <w:name w:val="批注主题 Char"/>
    <w:basedOn w:val="Char0"/>
    <w:link w:val="afa"/>
    <w:rsid w:val="009548F9"/>
    <w:rPr>
      <w:b/>
      <w:bCs/>
      <w:snapToGrid w:val="0"/>
      <w:sz w:val="21"/>
      <w:szCs w:val="21"/>
    </w:rPr>
  </w:style>
  <w:style w:type="paragraph" w:customStyle="1" w:styleId="Arial">
    <w:name w:val="样式 (西文) Arial (中文) 微软雅黑 (符号) 微软雅黑 小二 加粗 居中"/>
    <w:basedOn w:val="a1"/>
    <w:rsid w:val="006E5749"/>
    <w:pPr>
      <w:jc w:val="center"/>
    </w:pPr>
    <w:rPr>
      <w:rFonts w:cs="宋体"/>
      <w:b/>
      <w:bCs/>
      <w:sz w:val="3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23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80382">
              <w:marLeft w:val="0"/>
              <w:marRight w:val="0"/>
              <w:marTop w:val="0"/>
              <w:marBottom w:val="4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412834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www.emui.com/appsoft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://www.emui.com/appsoft/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00-&#23398;&#20064;&#20869;&#23481;\For&#36816;&#33829;&#21830;&#19994;&#21153;BG\For&#36816;&#33829;&#21830;&#19994;&#21153;BG\office2007\&#23458;&#25143;&#25991;&#26723;&#27169;&#26495;.dotm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6A7348-4E8F-44BC-A1E2-5F183F37FF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客户文档模板</Template>
  <TotalTime>811</TotalTime>
  <Pages>10</Pages>
  <Words>201</Words>
  <Characters>1146</Characters>
  <Application>Microsoft Office Word</Application>
  <DocSecurity>0</DocSecurity>
  <Lines>9</Lines>
  <Paragraphs>2</Paragraphs>
  <ScaleCrop>false</ScaleCrop>
  <Company>Huawei Technologies Co.,Ltd.</Company>
  <LinksUpToDate>false</LinksUpToDate>
  <CharactersWithSpaces>1345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zhushuihua</cp:lastModifiedBy>
  <cp:revision>36</cp:revision>
  <dcterms:created xsi:type="dcterms:W3CDTF">2015-07-09T01:44:00Z</dcterms:created>
  <dcterms:modified xsi:type="dcterms:W3CDTF">2016-06-07T01:36:00Z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_ms_pID_72543">
    <vt:lpwstr>(3)huxkKj/p04IqdKTvfWXzcHlekb+F0UdlHIhvASSZ3K9yU2I6INWN0Fnb4ZKNwJe3ik440UF9
XEt6HcKOs/T2LeGmr806+gMvoI0wpy8bgQqfyNIhw2tccNu2sAe4T56ffstA5tfAM9bnjqrg
3COrxP+WJ+AXgYmhtrdWN/9In8wIir/ujctpW58CsQ2tb5+Un8r1SZMk1VSzjY1zGP9D69t9
U/HnkGHjqBUiUCwUp6</vt:lpwstr>
  </property>
  <property fmtid="{D5CDD505-2E9C-101B-9397-08002B2CF9AE}" pid="3" name="_new_ms_pID_725431">
    <vt:lpwstr>F57KjuQaqHIciLDjaubKEJKkQKTVw31/I3jRmGBCZQGOTl+Ou5B71e
Bomsey0m765YoKMnfU2Wbnb0wBhdp53vsCjtpxWZfh0Ek6gaWLzJBp/GC/AHPZI3vhhnBjzo
N0eUN0A/pYpPDQ3afOe88vpqwZlhH2NR9mnnhojJCVsZW+HHVefFd0R8WJZpSMDmYoo5TpoX
VB/QnPNPOT3/DvOsOaDWKpbepvPA7HudKE7b</vt:lpwstr>
  </property>
  <property fmtid="{D5CDD505-2E9C-101B-9397-08002B2CF9AE}" pid="4" name="_new_ms_pID_725432">
    <vt:lpwstr>esSwfzF8B9qooMdiXO9ZYTfZKe2V6y8Ys7Pz
xLq47Ita2yakaPszCYKGJeVixPEnn0Y7Wt+xD2Q9i3YjlwLtj2CBbsy/arFV+trolgxy4lD2
xf01OhWDNkWHge/2eoeKeg==</vt:lpwstr>
  </property>
  <property fmtid="{D5CDD505-2E9C-101B-9397-08002B2CF9AE}" pid="5" name="_2015_ms_pID_725343">
    <vt:lpwstr>(3)923FpqLpzAYqhtuv8+p6TM56+0qgiFqveCecbb7LvK4sb1R6agDpQsITXyFsZABx1GE938pc
7t9p1u5ewqZsNSGf8TbMQT/NQcAlPY57Qn/403yOw2B4tv/IElKjSOvxPFBgndLuetldZk9s
LPc3z/hdcG9bT6EAtKtjdZczm6z2ethTlN4h578uxG+E2TMBS8vj8Pvb9cbK9jZsgy1yobsc
WUM3E0sHx+3+NnTc6g</vt:lpwstr>
  </property>
  <property fmtid="{D5CDD505-2E9C-101B-9397-08002B2CF9AE}" pid="6" name="_2015_ms_pID_7253431">
    <vt:lpwstr>AG/enNfbOMl9DWbOUducWFG/EZaMBszd66njJLkLbRpH5VpxLq2F6j
/0/MyNb2H4FQivB46MIQzPW/KXxBUPYdmqiLFfG9j7WRlifcZwgmTTxi409arqImphRX7kzk
GheyJJshx6JxHFgNbrqPzivYIc8YtQuduEs8PIizloWbGBjpJ3HLM6vxbl0R9SWjrlkXzuTF
GIeXkTh+w19f+V3dRl+8VvlORy46H0xi8G/m</vt:lpwstr>
  </property>
  <property fmtid="{D5CDD505-2E9C-101B-9397-08002B2CF9AE}" pid="7" name="_2015_ms_pID_7253432">
    <vt:lpwstr>hgfbpztz4v4zintS67gZ6/p4sfm95qVeimhr
XViVLYrsyGPqOx8FuQtUy0VN/OjKeCluoTgQHzmGThblT/ne9Y2auieLUomPbm2pBxH7oQOa
hv7g5AcGBDx747F+zOU94w==</vt:lpwstr>
  </property>
  <property fmtid="{D5CDD505-2E9C-101B-9397-08002B2CF9AE}" pid="8" name="_readonly">
    <vt:lpwstr/>
  </property>
  <property fmtid="{D5CDD505-2E9C-101B-9397-08002B2CF9AE}" pid="9" name="_change">
    <vt:lpwstr/>
  </property>
  <property fmtid="{D5CDD505-2E9C-101B-9397-08002B2CF9AE}" pid="10" name="_full-control">
    <vt:lpwstr/>
  </property>
  <property fmtid="{D5CDD505-2E9C-101B-9397-08002B2CF9AE}" pid="11" name="sflag">
    <vt:lpwstr>1465263301</vt:lpwstr>
  </property>
</Properties>
</file>