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289" w:rsidRPr="005E71AE" w:rsidRDefault="00F36289" w:rsidP="00B51466">
      <w:pPr>
        <w:pStyle w:val="Heading1"/>
        <w:jc w:val="center"/>
      </w:pPr>
      <w:r w:rsidRPr="005E71AE">
        <w:rPr>
          <w:rFonts w:hint="eastAsia"/>
        </w:rPr>
        <w:t>金税三期个税代扣代缴系统一机多户数据迁移工具操作步骤</w:t>
      </w:r>
    </w:p>
    <w:p w:rsidR="00F36289" w:rsidRDefault="00F36289" w:rsidP="00E615A2">
      <w:pPr>
        <w:pStyle w:val="Heading2"/>
        <w:numPr>
          <w:ilvl w:val="0"/>
          <w:numId w:val="6"/>
        </w:numPr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获取</w:t>
      </w:r>
      <w:r w:rsidRPr="00B51466">
        <w:rPr>
          <w:rFonts w:hint="eastAsia"/>
          <w:b w:val="0"/>
          <w:sz w:val="30"/>
          <w:szCs w:val="30"/>
        </w:rPr>
        <w:t>迁移工具</w:t>
      </w:r>
    </w:p>
    <w:p w:rsidR="00F36289" w:rsidRDefault="00F36289" w:rsidP="004D65D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金税三期版本的个税代扣代缴软件安装完成、或者旧版本的个税代扣代缴软件升级成功后，在安装路径中会存在一个数据迁移工具。具体操作：在桌面上“易税门户”图标点击“右键”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“属性”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“打开文件位置”，找到</w:t>
      </w:r>
      <w:r>
        <w:rPr>
          <w:sz w:val="28"/>
          <w:szCs w:val="28"/>
        </w:rPr>
        <w:t xml:space="preserve">EPDataSwitchFJ </w:t>
      </w:r>
      <w:r>
        <w:rPr>
          <w:rFonts w:hint="eastAsia"/>
          <w:sz w:val="28"/>
          <w:szCs w:val="28"/>
        </w:rPr>
        <w:t>文件夹，即为迁移工具文件。</w:t>
      </w:r>
    </w:p>
    <w:p w:rsidR="00F36289" w:rsidRDefault="00F36289" w:rsidP="00E615A2">
      <w:pPr>
        <w:pStyle w:val="Heading2"/>
        <w:numPr>
          <w:ilvl w:val="0"/>
          <w:numId w:val="6"/>
        </w:numPr>
        <w:rPr>
          <w:b w:val="0"/>
        </w:rPr>
      </w:pPr>
      <w:r w:rsidRPr="00E615A2">
        <w:rPr>
          <w:rFonts w:hint="eastAsia"/>
          <w:b w:val="0"/>
        </w:rPr>
        <w:t>迁移操作步骤</w:t>
      </w:r>
    </w:p>
    <w:p w:rsidR="00F36289" w:rsidRPr="00E615A2" w:rsidRDefault="00F36289" w:rsidP="00E615A2">
      <w:pPr>
        <w:pStyle w:val="ListParagraph"/>
        <w:numPr>
          <w:ilvl w:val="0"/>
          <w:numId w:val="7"/>
        </w:numPr>
        <w:ind w:firstLineChars="0"/>
        <w:rPr>
          <w:sz w:val="28"/>
          <w:szCs w:val="28"/>
        </w:rPr>
      </w:pPr>
      <w:r w:rsidRPr="00E615A2">
        <w:rPr>
          <w:rFonts w:hint="eastAsia"/>
          <w:sz w:val="28"/>
          <w:szCs w:val="28"/>
        </w:rPr>
        <w:t>登录旧版本个税代扣代缴，系统</w:t>
      </w:r>
      <w:r>
        <w:rPr>
          <w:rFonts w:hint="eastAsia"/>
          <w:sz w:val="28"/>
          <w:szCs w:val="28"/>
        </w:rPr>
        <w:t>在线升级成功，</w:t>
      </w:r>
      <w:r w:rsidRPr="00E615A2">
        <w:rPr>
          <w:rFonts w:hint="eastAsia"/>
          <w:sz w:val="28"/>
          <w:szCs w:val="28"/>
        </w:rPr>
        <w:t>自动迁移数据</w:t>
      </w:r>
    </w:p>
    <w:p w:rsidR="00F36289" w:rsidRPr="00E615A2" w:rsidRDefault="00F36289" w:rsidP="00E615A2">
      <w:pPr>
        <w:pStyle w:val="ListParagraph"/>
        <w:ind w:left="720" w:firstLineChars="0" w:firstLine="0"/>
        <w:jc w:val="left"/>
        <w:rPr>
          <w:sz w:val="28"/>
          <w:szCs w:val="28"/>
        </w:rPr>
      </w:pPr>
      <w:r w:rsidRPr="00C62BD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i1025" type="#_x0000_t75" alt="QQ图片20150902095835.png" style="width:412.5pt;height:298.5pt;visibility:visible">
            <v:imagedata r:id="rId7" o:title=""/>
          </v:shape>
        </w:pict>
      </w:r>
    </w:p>
    <w:p w:rsidR="00F36289" w:rsidRPr="005E71AE" w:rsidRDefault="00F36289" w:rsidP="00E615A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您可以选择三种迁移方式，将您的历史数据迁移至金税三期版本中（如果不需要保留历史数据的，可以勾选左下角“无需数据迁移”，系统就会自动退出）。点击“开始迁移”按钮，系统会自动迁移历史数据。如果是一机多户，分别进入各个安装文件夹，双击运行个税代扣代缴系统</w:t>
      </w:r>
      <w:r w:rsidRPr="005E71AE">
        <w:rPr>
          <w:sz w:val="28"/>
          <w:szCs w:val="28"/>
        </w:rPr>
        <w:t>EPPortal</w:t>
      </w:r>
      <w:r>
        <w:rPr>
          <w:sz w:val="28"/>
          <w:szCs w:val="28"/>
        </w:rPr>
        <w:t>.exe</w:t>
      </w:r>
      <w:r>
        <w:rPr>
          <w:rFonts w:hint="eastAsia"/>
          <w:sz w:val="28"/>
          <w:szCs w:val="28"/>
        </w:rPr>
        <w:t>（旧版本）或</w:t>
      </w:r>
      <w:r w:rsidRPr="005E71AE">
        <w:rPr>
          <w:sz w:val="28"/>
          <w:szCs w:val="28"/>
        </w:rPr>
        <w:t>EPEvenue</w:t>
      </w:r>
      <w:r>
        <w:rPr>
          <w:sz w:val="28"/>
          <w:szCs w:val="28"/>
        </w:rPr>
        <w:t>.exe</w:t>
      </w:r>
      <w:r>
        <w:rPr>
          <w:rFonts w:hint="eastAsia"/>
          <w:sz w:val="28"/>
          <w:szCs w:val="28"/>
        </w:rPr>
        <w:t>（新版本），系统对该安装文件夹的用户自动升级、自动迁移。</w:t>
      </w:r>
    </w:p>
    <w:p w:rsidR="00F36289" w:rsidRPr="00294F70" w:rsidRDefault="00F36289" w:rsidP="00294F70">
      <w:pPr>
        <w:pStyle w:val="ListParagraph"/>
        <w:numPr>
          <w:ilvl w:val="0"/>
          <w:numId w:val="7"/>
        </w:numPr>
        <w:ind w:firstLineChars="0"/>
        <w:rPr>
          <w:sz w:val="28"/>
          <w:szCs w:val="28"/>
        </w:rPr>
      </w:pPr>
      <w:r w:rsidRPr="00294F70">
        <w:rPr>
          <w:rFonts w:hint="eastAsia"/>
          <w:sz w:val="28"/>
          <w:szCs w:val="28"/>
        </w:rPr>
        <w:t>手动迁移方式</w:t>
      </w:r>
    </w:p>
    <w:p w:rsidR="00F36289" w:rsidRDefault="00F36289" w:rsidP="00294F70">
      <w:pPr>
        <w:pStyle w:val="ListParagraph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双击迁移工具中的</w:t>
      </w:r>
      <w:r w:rsidRPr="00C62BD2">
        <w:rPr>
          <w:noProof/>
          <w:sz w:val="28"/>
          <w:szCs w:val="28"/>
        </w:rPr>
        <w:pict>
          <v:shape id="图片 1" o:spid="_x0000_i1026" type="#_x0000_t75" alt="1.jpg" style="width:91.5pt;height:12pt;visibility:visible">
            <v:imagedata r:id="rId8" o:title=""/>
          </v:shape>
        </w:pict>
      </w:r>
    </w:p>
    <w:p w:rsidR="00F36289" w:rsidRDefault="00F36289" w:rsidP="00294F70">
      <w:pPr>
        <w:pStyle w:val="ListParagraph"/>
        <w:ind w:left="720" w:firstLineChars="0" w:firstLine="0"/>
        <w:rPr>
          <w:sz w:val="28"/>
          <w:szCs w:val="28"/>
        </w:rPr>
      </w:pPr>
      <w:r w:rsidRPr="00C62BD2">
        <w:rPr>
          <w:noProof/>
          <w:sz w:val="28"/>
          <w:szCs w:val="28"/>
        </w:rPr>
        <w:pict>
          <v:shape id="图片 3" o:spid="_x0000_i1027" type="#_x0000_t75" alt="QQ图片20150902100653.png" style="width:414.75pt;height:299.25pt;visibility:visible">
            <v:imagedata r:id="rId9" o:title=""/>
          </v:shape>
        </w:pict>
      </w:r>
    </w:p>
    <w:p w:rsidR="00F36289" w:rsidRDefault="00F36289" w:rsidP="00294F70">
      <w:pPr>
        <w:pStyle w:val="ListParagraph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选择“本地电脑到本地电脑”，然后通过“更改目录”按钮选择您电脑上迁移前（旧版本）、迁移后（金三版本）的安装路径，点击“下一步”</w:t>
      </w:r>
    </w:p>
    <w:p w:rsidR="00F36289" w:rsidRDefault="00F36289" w:rsidP="00294F70">
      <w:pPr>
        <w:pStyle w:val="ListParagraph"/>
        <w:ind w:left="720" w:firstLineChars="0" w:firstLine="0"/>
        <w:rPr>
          <w:sz w:val="28"/>
          <w:szCs w:val="28"/>
        </w:rPr>
      </w:pPr>
      <w:r w:rsidRPr="00C62BD2">
        <w:rPr>
          <w:noProof/>
          <w:sz w:val="28"/>
          <w:szCs w:val="28"/>
        </w:rPr>
        <w:pict>
          <v:shape id="图片 4" o:spid="_x0000_i1028" type="#_x0000_t75" alt="QQ图片20150902100805.jpg" style="width:411.75pt;height:297.75pt;visibility:visible">
            <v:imagedata r:id="rId10" o:title=""/>
          </v:shape>
        </w:pict>
      </w:r>
    </w:p>
    <w:p w:rsidR="00F36289" w:rsidRDefault="00F36289" w:rsidP="00E5277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您可以选择三种迁移方式，将您的历史数据迁移至金税三期版本中。点击“开始迁移”按钮，系统会自动迁移历史数据。</w:t>
      </w:r>
    </w:p>
    <w:p w:rsidR="00F36289" w:rsidRPr="00E52775" w:rsidRDefault="00F36289" w:rsidP="00E52775">
      <w:pPr>
        <w:pStyle w:val="ListParagraph"/>
        <w:ind w:left="720" w:firstLineChars="0" w:firstLine="0"/>
        <w:rPr>
          <w:sz w:val="28"/>
          <w:szCs w:val="28"/>
        </w:rPr>
      </w:pPr>
    </w:p>
    <w:sectPr w:rsidR="00F36289" w:rsidRPr="00E52775" w:rsidSect="003835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289" w:rsidRDefault="00F36289" w:rsidP="00B51466">
      <w:r>
        <w:separator/>
      </w:r>
    </w:p>
  </w:endnote>
  <w:endnote w:type="continuationSeparator" w:id="0">
    <w:p w:rsidR="00F36289" w:rsidRDefault="00F36289" w:rsidP="00B51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289" w:rsidRDefault="00F36289" w:rsidP="00B51466">
      <w:r>
        <w:separator/>
      </w:r>
    </w:p>
  </w:footnote>
  <w:footnote w:type="continuationSeparator" w:id="0">
    <w:p w:rsidR="00F36289" w:rsidRDefault="00F36289" w:rsidP="00B514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95D0E"/>
    <w:multiLevelType w:val="hybridMultilevel"/>
    <w:tmpl w:val="BBCE5922"/>
    <w:lvl w:ilvl="0" w:tplc="9452A51C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AA83B4A"/>
    <w:multiLevelType w:val="hybridMultilevel"/>
    <w:tmpl w:val="00562A58"/>
    <w:lvl w:ilvl="0" w:tplc="06B228DC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C1C729A"/>
    <w:multiLevelType w:val="hybridMultilevel"/>
    <w:tmpl w:val="E3C229A2"/>
    <w:lvl w:ilvl="0" w:tplc="14C2D22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33F4575"/>
    <w:multiLevelType w:val="hybridMultilevel"/>
    <w:tmpl w:val="37F4F9E0"/>
    <w:lvl w:ilvl="0" w:tplc="F48C3E4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4D5044A"/>
    <w:multiLevelType w:val="hybridMultilevel"/>
    <w:tmpl w:val="1E26FF0A"/>
    <w:lvl w:ilvl="0" w:tplc="7E66A226">
      <w:start w:val="1"/>
      <w:numFmt w:val="decimal"/>
      <w:lvlText w:val="%1、"/>
      <w:lvlJc w:val="left"/>
      <w:pPr>
        <w:ind w:left="720" w:hanging="720"/>
      </w:pPr>
      <w:rPr>
        <w:rFonts w:ascii="宋体"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D4E13CC"/>
    <w:multiLevelType w:val="hybridMultilevel"/>
    <w:tmpl w:val="D0BC53D8"/>
    <w:lvl w:ilvl="0" w:tplc="A6A6D910">
      <w:start w:val="1"/>
      <w:numFmt w:val="decimal"/>
      <w:lvlText w:val="%1、"/>
      <w:lvlJc w:val="left"/>
      <w:pPr>
        <w:ind w:left="465" w:hanging="46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AB42186"/>
    <w:multiLevelType w:val="hybridMultilevel"/>
    <w:tmpl w:val="437446E6"/>
    <w:lvl w:ilvl="0" w:tplc="DDA0F55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466"/>
    <w:rsid w:val="00022FFA"/>
    <w:rsid w:val="00110E26"/>
    <w:rsid w:val="00167FB2"/>
    <w:rsid w:val="002566DE"/>
    <w:rsid w:val="00294F70"/>
    <w:rsid w:val="002C1615"/>
    <w:rsid w:val="002F5099"/>
    <w:rsid w:val="00383573"/>
    <w:rsid w:val="003D4C2B"/>
    <w:rsid w:val="004D65D8"/>
    <w:rsid w:val="005E71AE"/>
    <w:rsid w:val="00821DAA"/>
    <w:rsid w:val="009062ED"/>
    <w:rsid w:val="00B1348E"/>
    <w:rsid w:val="00B17FBF"/>
    <w:rsid w:val="00B51466"/>
    <w:rsid w:val="00C62BD2"/>
    <w:rsid w:val="00D51F90"/>
    <w:rsid w:val="00E52775"/>
    <w:rsid w:val="00E615A2"/>
    <w:rsid w:val="00F36289"/>
    <w:rsid w:val="00FE1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73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514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146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1466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1466"/>
    <w:rPr>
      <w:rFonts w:ascii="Cambria" w:eastAsia="宋体" w:hAnsi="Cambria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B51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146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51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1466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615A2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E615A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15A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3</Pages>
  <Words>78</Words>
  <Characters>445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吴永丰</cp:lastModifiedBy>
  <cp:revision>10</cp:revision>
  <dcterms:created xsi:type="dcterms:W3CDTF">2015-09-02T01:28:00Z</dcterms:created>
  <dcterms:modified xsi:type="dcterms:W3CDTF">2015-09-06T07:34:00Z</dcterms:modified>
</cp:coreProperties>
</file>